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549" w:rsidRDefault="00D90411">
      <w:r>
        <w:rPr>
          <w:noProof/>
        </w:rPr>
        <mc:AlternateContent>
          <mc:Choice Requires="wpg">
            <w:drawing>
              <wp:anchor distT="0" distB="0" distL="114300" distR="114300" simplePos="0" relativeHeight="252012544" behindDoc="0" locked="0" layoutInCell="1" allowOverlap="1" wp14:anchorId="3F45BD11" wp14:editId="2E9E38DE">
                <wp:simplePos x="0" y="0"/>
                <wp:positionH relativeFrom="column">
                  <wp:posOffset>-2381250</wp:posOffset>
                </wp:positionH>
                <wp:positionV relativeFrom="paragraph">
                  <wp:posOffset>-419100</wp:posOffset>
                </wp:positionV>
                <wp:extent cx="10131490" cy="6491968"/>
                <wp:effectExtent l="0" t="0" r="22225" b="23495"/>
                <wp:wrapNone/>
                <wp:docPr id="811318715" name="Group 9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31490" cy="6491968"/>
                          <a:chOff x="0" y="0"/>
                          <a:chExt cx="10131490" cy="6491968"/>
                        </a:xfrm>
                      </wpg:grpSpPr>
                      <wps:wsp>
                        <wps:cNvPr id="1119813540" name="Text Box 1119813540"/>
                        <wps:cNvSpPr txBox="1"/>
                        <wps:spPr>
                          <a:xfrm>
                            <a:off x="2889864" y="321869"/>
                            <a:ext cx="1986935" cy="4572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D90411" w:rsidRPr="002771A2" w:rsidRDefault="005F43F4" w:rsidP="00D90411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48"/>
                                  <w:szCs w:val="52"/>
                                  <w:rtl/>
                                  <w:lang w:bidi="ar-SY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sz w:val="48"/>
                                  <w:szCs w:val="52"/>
                                  <w:rtl/>
                                  <w:lang w:bidi="ar-SY"/>
                                </w:rPr>
                                <w:t>ال</w:t>
                              </w:r>
                              <w:r w:rsidR="00F15E72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sz w:val="48"/>
                                  <w:szCs w:val="52"/>
                                  <w:rtl/>
                                  <w:lang w:bidi="ar-SY"/>
                                </w:rPr>
                                <w:t xml:space="preserve">ملف </w:t>
                              </w: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sz w:val="48"/>
                                  <w:szCs w:val="52"/>
                                  <w:rtl/>
                                  <w:lang w:bidi="ar-SY"/>
                                </w:rPr>
                                <w:t>ال</w:t>
                              </w:r>
                              <w:r w:rsidR="00F15E72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sz w:val="48"/>
                                  <w:szCs w:val="52"/>
                                  <w:rtl/>
                                  <w:lang w:bidi="ar-SY"/>
                                </w:rPr>
                                <w:t>تعريفي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20716474" name="Group 973"/>
                        <wpg:cNvGrpSpPr/>
                        <wpg:grpSpPr>
                          <a:xfrm>
                            <a:off x="0" y="0"/>
                            <a:ext cx="10131490" cy="6491968"/>
                            <a:chOff x="0" y="0"/>
                            <a:chExt cx="10131490" cy="6491968"/>
                          </a:xfrm>
                        </wpg:grpSpPr>
                        <wpg:grpSp>
                          <wpg:cNvPr id="1685280510" name="Group 15"/>
                          <wpg:cNvGrpSpPr/>
                          <wpg:grpSpPr>
                            <a:xfrm>
                              <a:off x="0" y="276225"/>
                              <a:ext cx="10131425" cy="552450"/>
                              <a:chOff x="-903768" y="0"/>
                              <a:chExt cx="10131490" cy="957943"/>
                            </a:xfrm>
                          </wpg:grpSpPr>
                          <wps:wsp>
                            <wps:cNvPr id="1510600937" name="Rectangle 1510600937"/>
                            <wps:cNvSpPr/>
                            <wps:spPr>
                              <a:xfrm>
                                <a:off x="4208941" y="0"/>
                                <a:ext cx="5018781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587611650" name="Rectangle 587611650"/>
                            <wps:cNvSpPr/>
                            <wps:spPr>
                              <a:xfrm>
                                <a:off x="-903768" y="0"/>
                                <a:ext cx="2609410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2142504890" name="Group 15"/>
                          <wpg:cNvGrpSpPr/>
                          <wpg:grpSpPr>
                            <a:xfrm>
                              <a:off x="0" y="5534025"/>
                              <a:ext cx="10131490" cy="957943"/>
                              <a:chOff x="-903768" y="0"/>
                              <a:chExt cx="10131490" cy="957943"/>
                            </a:xfrm>
                          </wpg:grpSpPr>
                          <wps:wsp>
                            <wps:cNvPr id="95259039" name="Rectangle 95259039"/>
                            <wps:cNvSpPr/>
                            <wps:spPr>
                              <a:xfrm>
                                <a:off x="4208941" y="0"/>
                                <a:ext cx="5018781" cy="957943"/>
                              </a:xfrm>
                              <a:prstGeom prst="rect">
                                <a:avLst/>
                              </a:prstGeom>
                              <a:solidFill>
                                <a:srgbClr val="168489"/>
                              </a:solidFill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2069438812" name="Rectangle 2069438812"/>
                            <wps:cNvSpPr/>
                            <wps:spPr>
                              <a:xfrm>
                                <a:off x="-903768" y="0"/>
                                <a:ext cx="5847907" cy="957943"/>
                              </a:xfrm>
                              <a:prstGeom prst="rect">
                                <a:avLst/>
                              </a:prstGeom>
                              <a:solidFill>
                                <a:srgbClr val="168489"/>
                              </a:solidFill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1536104600" name="Group 18"/>
                          <wpg:cNvGrpSpPr/>
                          <wpg:grpSpPr>
                            <a:xfrm>
                              <a:off x="4324350" y="0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2112292944" name="Oval 2112292944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302108089" name="Oval 1302108089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080300642" name="Oval 1080300642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522823720" name="Group 18"/>
                          <wpg:cNvGrpSpPr/>
                          <wpg:grpSpPr>
                            <a:xfrm>
                              <a:off x="2857500" y="885825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1878553336" name="Oval 1878553336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575478867" name="Oval 575478867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637066880" name="Oval 1637066880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854857020" name="Text Box 1854857020"/>
                          <wps:cNvSpPr txBox="1"/>
                          <wps:spPr>
                            <a:xfrm>
                              <a:off x="2990812" y="2273300"/>
                              <a:ext cx="4478020" cy="16795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D90411" w:rsidRPr="002771A2" w:rsidRDefault="006A5E09" w:rsidP="006A5E09">
                                <w:pPr>
                                  <w:bidi w:val="0"/>
                                  <w:spacing w:line="276" w:lineRule="auto"/>
                                  <w:jc w:val="center"/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sz w:val="72"/>
                                    <w:szCs w:val="96"/>
                                    <w:rtl/>
                                    <w:lang w:bidi="ar-SY"/>
                                  </w:rPr>
                                </w:pPr>
                                <w:r w:rsidRPr="006A5E09"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sz w:val="72"/>
                                    <w:szCs w:val="96"/>
                                    <w:rtl/>
                                    <w:lang w:bidi="ar-SY"/>
                                  </w:rPr>
                                  <w:t>الصحة النفسية والمهنية للموظف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987768426" name="Group 22"/>
                          <wpg:cNvGrpSpPr/>
                          <wpg:grpSpPr>
                            <a:xfrm>
                              <a:off x="4419600" y="3952875"/>
                              <a:ext cx="1701240" cy="125988"/>
                              <a:chOff x="0" y="0"/>
                              <a:chExt cx="2658430" cy="196896"/>
                            </a:xfrm>
                            <a:solidFill>
                              <a:schemeClr val="bg1">
                                <a:lumMod val="65000"/>
                              </a:schemeClr>
                            </a:solidFill>
                          </wpg:grpSpPr>
                          <wps:wsp>
                            <wps:cNvPr id="892394987" name="Oval 892394987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943032223" name="Oval 1943032223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850802636" name="Oval 1850802636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9330529" name="Oval 19330529"/>
                            <wps:cNvSpPr/>
                            <wps:spPr>
                              <a:xfrm>
                                <a:off x="925854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65955551" name="Oval 65955551"/>
                            <wps:cNvSpPr/>
                            <wps:spPr>
                              <a:xfrm>
                                <a:off x="123299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9165089" name="Oval 9165089"/>
                            <wps:cNvSpPr/>
                            <wps:spPr>
                              <a:xfrm>
                                <a:off x="154012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987825498" name="Oval 1987825498"/>
                            <wps:cNvSpPr/>
                            <wps:spPr>
                              <a:xfrm>
                                <a:off x="184726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251483890" name="Oval 1251483890"/>
                            <wps:cNvSpPr/>
                            <wps:spPr>
                              <a:xfrm>
                                <a:off x="2154398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80427983" name="Oval 80427983"/>
                            <wps:cNvSpPr/>
                            <wps:spPr>
                              <a:xfrm>
                                <a:off x="2461534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group w14:anchorId="3F45BD11" id="Group 974" o:spid="_x0000_s1026" style="position:absolute;left:0;text-align:left;margin-left:-187.5pt;margin-top:-33pt;width:797.75pt;height:511.2pt;z-index:252012544;mso-height-relative:margin" coordsize="101314,649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19813540" o:spid="_x0000_s1027" type="#_x0000_t202" style="position:absolute;left:28898;top:3218;width:19869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" filled="f" stroked="f" strokeweight=".5pt">
                  <v:textbox>
                    <w:txbxContent>
                      <w:p w14:paraId="79D6C663" w14:textId="77777777" w:rsidR="00D90411" w:rsidRPr="002771A2" w:rsidRDefault="005F43F4" w:rsidP="00D90411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sz w:val="48"/>
                            <w:szCs w:val="52"/>
                            <w:rtl/>
                            <w:lang w:bidi="ar-SY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sz w:val="48"/>
                            <w:szCs w:val="52"/>
                            <w:rtl/>
                            <w:lang w:bidi="ar-SY"/>
                          </w:rPr>
                          <w:t>ال</w:t>
                        </w:r>
                        <w:r w:rsidR="00F15E72">
                          <w:rPr>
                            <w:rFonts w:ascii="Adobe Arabic" w:hAnsi="Adobe Arabic" w:cs="Adobe Arabic" w:hint="cs"/>
                            <w:b/>
                            <w:bCs/>
                            <w:sz w:val="48"/>
                            <w:szCs w:val="52"/>
                            <w:rtl/>
                            <w:lang w:bidi="ar-SY"/>
                          </w:rPr>
                          <w:t xml:space="preserve">ملف </w:t>
                        </w: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sz w:val="48"/>
                            <w:szCs w:val="52"/>
                            <w:rtl/>
                            <w:lang w:bidi="ar-SY"/>
                          </w:rPr>
                          <w:t>ال</w:t>
                        </w:r>
                        <w:r w:rsidR="00F15E72">
                          <w:rPr>
                            <w:rFonts w:ascii="Adobe Arabic" w:hAnsi="Adobe Arabic" w:cs="Adobe Arabic" w:hint="cs"/>
                            <w:b/>
                            <w:bCs/>
                            <w:sz w:val="48"/>
                            <w:szCs w:val="52"/>
                            <w:rtl/>
                            <w:lang w:bidi="ar-SY"/>
                          </w:rPr>
                          <w:t>تعريفي</w:t>
                        </w:r>
                      </w:p>
                    </w:txbxContent>
                  </v:textbox>
                </v:shape>
                <v:group id="Group 973" o:spid="_x0000_s1028" style="position:absolute;width:101314;height:64919" coordsize="101314,649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">
                  <v:group id="Group 15" o:spid="_x0000_s1029" style="position:absolute;top:2762;width:101314;height:5524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">
                    <v:rect id="Rectangle 1510600937" o:spid="_x0000_s1030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" fillcolor="#a5a5a5 [2092]" stroked="f" strokeweight="1pt"/>
                    <v:rect id="Rectangle 587611650" o:spid="_x0000_s1031" style="position:absolute;left:-9037;width:26093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" fillcolor="#a5a5a5 [2092]" stroked="f" strokeweight="1pt"/>
                  </v:group>
                  <v:group id="Group 15" o:spid="_x0000_s1032" style="position:absolute;top:55340;width:101314;height:9579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">
                    <v:rect id="Rectangle 95259039" o:spid="_x0000_s1033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" fillcolor="#168489" strokecolor="#168489" strokeweight="1pt"/>
                    <v:rect id="Rectangle 2069438812" o:spid="_x0000_s1034" style="position:absolute;left:-9037;width:5847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" fillcolor="#168489" strokecolor="#168489" strokeweight="1pt"/>
                  </v:group>
                  <v:group id="Group 18" o:spid="_x0000_s1035" style="position:absolute;left:43243;width:5724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">
                    <v:oval id="Oval 2112292944" o:spid="_x0000_s1036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" filled="f" strokecolor="#168489" strokeweight="1pt">
                      <v:stroke joinstyle="miter"/>
                    </v:oval>
                    <v:oval id="Oval 1302108089" o:spid="_x0000_s1037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" filled="f" strokecolor="#168489" strokeweight="1pt">
                      <v:stroke joinstyle="miter"/>
                    </v:oval>
                    <v:oval id="Oval 1080300642" o:spid="_x0000_s1038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" filled="f" strokecolor="#168489" strokeweight="1pt">
                      <v:stroke joinstyle="miter"/>
                    </v:oval>
                  </v:group>
                  <v:group id="Group 18" o:spid="_x0000_s1039" style="position:absolute;left:28575;top:8858;width:5723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">
                    <v:oval id="Oval 1878553336" o:spid="_x0000_s1040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" filled="f" strokecolor="#168489" strokeweight="1pt">
                      <v:stroke joinstyle="miter"/>
                    </v:oval>
                    <v:oval id="Oval 575478867" o:spid="_x0000_s1041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" filled="f" strokecolor="#168489" strokeweight="1pt">
                      <v:stroke joinstyle="miter"/>
                    </v:oval>
                    <v:oval id="Oval 1637066880" o:spid="_x0000_s1042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" filled="f" strokecolor="#168489" strokeweight="1pt">
                      <v:stroke joinstyle="miter"/>
                    </v:oval>
                  </v:group>
                  <v:shape id="Text Box 1854857020" o:spid="_x0000_s1043" type="#_x0000_t202" style="position:absolute;left:29908;top:22733;width:44780;height:167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" filled="f" stroked="f" strokeweight=".5pt">
                    <v:textbox>
                      <w:txbxContent>
                        <w:p w14:paraId="085667B9" w14:textId="7F8D4754" w:rsidR="00D90411" w:rsidRPr="002771A2" w:rsidRDefault="006A5E09" w:rsidP="006A5E09">
                          <w:pPr>
                            <w:bidi w:val="0"/>
                            <w:spacing w:line="276" w:lineRule="auto"/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sz w:val="72"/>
                              <w:szCs w:val="96"/>
                              <w:rtl/>
                              <w:lang w:bidi="ar-SY"/>
                            </w:rPr>
                          </w:pPr>
                          <w:r w:rsidRPr="006A5E09">
                            <w:rPr>
                              <w:rFonts w:ascii="Adobe Arabic" w:hAnsi="Adobe Arabic" w:cs="Adobe Arabic"/>
                              <w:b/>
                              <w:bCs/>
                              <w:sz w:val="72"/>
                              <w:szCs w:val="96"/>
                              <w:rtl/>
                              <w:lang w:bidi="ar-SY"/>
                            </w:rPr>
                            <w:t>الصحة النفسية والمهنية للموظف</w:t>
                          </w:r>
                        </w:p>
                      </w:txbxContent>
                    </v:textbox>
                  </v:shape>
                  <v:group id="Group 22" o:spid="_x0000_s1044" style="position:absolute;left:44196;top:39528;width:17012;height:1260" coordsize="26584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">
                    <v:oval id="Oval 892394987" o:spid="_x0000_s1045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" filled="f" stroked="f" strokeweight="1pt">
                      <v:stroke joinstyle="miter"/>
                    </v:oval>
                    <v:oval id="Oval 1943032223" o:spid="_x0000_s1046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" filled="f" stroked="f" strokeweight="1pt">
                      <v:stroke joinstyle="miter"/>
                    </v:oval>
                    <v:oval id="Oval 1850802636" o:spid="_x0000_s1047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" filled="f" stroked="f" strokeweight="1pt">
                      <v:stroke joinstyle="miter"/>
                    </v:oval>
                    <v:oval id="Oval 19330529" o:spid="_x0000_s1048" style="position:absolute;left:9258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" filled="f" stroked="f" strokeweight="1pt">
                      <v:stroke joinstyle="miter"/>
                    </v:oval>
                    <v:oval id="Oval 65955551" o:spid="_x0000_s1049" style="position:absolute;left:12329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" filled="f" stroked="f" strokeweight="1pt">
                      <v:stroke joinstyle="miter"/>
                    </v:oval>
                    <v:oval id="Oval 9165089" o:spid="_x0000_s1050" style="position:absolute;left:1540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" filled="f" stroked="f" strokeweight="1pt">
                      <v:stroke joinstyle="miter"/>
                    </v:oval>
                    <v:oval id="Oval 1987825498" o:spid="_x0000_s1051" style="position:absolute;left:1847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" filled="f" stroked="f" strokeweight="1pt">
                      <v:stroke joinstyle="miter"/>
                    </v:oval>
                    <v:oval id="Oval 1251483890" o:spid="_x0000_s1052" style="position:absolute;left:21543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" filled="f" stroked="f" strokeweight="1pt">
                      <v:stroke joinstyle="miter"/>
                    </v:oval>
                    <v:oval id="Oval 80427983" o:spid="_x0000_s1053" style="position:absolute;left:24615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" filled="f" stroked="f" strokeweight="1pt">
                      <v:stroke joinstyle="miter"/>
                    </v:oval>
                  </v:group>
                </v:group>
              </v:group>
            </w:pict>
          </mc:Fallback>
        </mc:AlternateContent>
      </w: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E4514E" w:rsidRDefault="006A5E09" w:rsidP="00B37BEB">
      <w:pPr>
        <w:spacing w:line="276" w:lineRule="auto"/>
        <w:rPr>
          <w:sz w:val="40"/>
          <w:szCs w:val="44"/>
          <w:rtl/>
          <w:lang w:bidi="ar-SY"/>
        </w:rPr>
        <w:sectPr w:rsidR="00E4514E" w:rsidSect="005E1791">
          <w:headerReference w:type="default" r:id="rId9"/>
          <w:footerReference w:type="default" r:id="rId10"/>
          <w:pgSz w:w="11906" w:h="16838" w:code="9"/>
          <w:pgMar w:top="1440" w:right="1440" w:bottom="1440" w:left="1440" w:header="720" w:footer="397" w:gutter="0"/>
          <w:pgNumType w:start="0"/>
          <w:cols w:space="720"/>
          <w:titlePg/>
          <w:docGrid w:linePitch="381"/>
        </w:sectPr>
      </w:pPr>
      <w:r>
        <w:rPr>
          <w:noProof/>
        </w:rPr>
        <w:drawing>
          <wp:anchor distT="0" distB="0" distL="114300" distR="114300" simplePos="0" relativeHeight="252045312" behindDoc="1" locked="0" layoutInCell="1" allowOverlap="1" wp14:anchorId="07A358CF" wp14:editId="060C4472">
            <wp:simplePos x="0" y="0"/>
            <wp:positionH relativeFrom="margin">
              <wp:align>center</wp:align>
            </wp:positionH>
            <wp:positionV relativeFrom="paragraph">
              <wp:posOffset>2782570</wp:posOffset>
            </wp:positionV>
            <wp:extent cx="7970712" cy="3829050"/>
            <wp:effectExtent l="0" t="0" r="0" b="0"/>
            <wp:wrapNone/>
            <wp:docPr id="16086913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691370" name="Picture 1608691370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0712" cy="382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80F3F" w:rsidRDefault="00D80F3F" w:rsidP="00B37BEB">
      <w:pPr>
        <w:spacing w:line="276" w:lineRule="auto"/>
        <w:rPr>
          <w:sz w:val="40"/>
          <w:szCs w:val="44"/>
          <w:rtl/>
          <w:lang w:bidi="ar-SY"/>
        </w:rPr>
      </w:pPr>
    </w:p>
    <w:p w:rsidR="00FB756E" w:rsidRDefault="005F43F4" w:rsidP="00B37BEB">
      <w:pPr>
        <w:spacing w:line="276" w:lineRule="auto"/>
        <w:rPr>
          <w:sz w:val="40"/>
          <w:szCs w:val="44"/>
          <w:rtl/>
          <w:lang w:bidi="ar-SY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37120" behindDoc="0" locked="0" layoutInCell="1" allowOverlap="1" wp14:anchorId="67DFC96E" wp14:editId="0F3F79AC">
                <wp:simplePos x="0" y="0"/>
                <wp:positionH relativeFrom="margin">
                  <wp:align>left</wp:align>
                </wp:positionH>
                <wp:positionV relativeFrom="paragraph">
                  <wp:posOffset>271780</wp:posOffset>
                </wp:positionV>
                <wp:extent cx="5150485" cy="672465"/>
                <wp:effectExtent l="0" t="0" r="0" b="0"/>
                <wp:wrapNone/>
                <wp:docPr id="1789379307" name="Text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50485" cy="6724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5F43F4" w:rsidRPr="00F01FA2" w:rsidRDefault="005F43F4" w:rsidP="005F43F4">
                            <w:pPr>
                              <w:bidi w:val="0"/>
                              <w:jc w:val="center"/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kern w:val="24"/>
                                <w:sz w:val="56"/>
                                <w:szCs w:val="56"/>
                                <w:lang w:bidi="ar-SY"/>
                              </w:rPr>
                            </w:pPr>
                            <w:r>
                              <w:rPr>
                                <w:rFonts w:ascii="Adobe Arabic" w:eastAsia="GE Dinar One" w:hAnsi="Adobe Arabic" w:cs="Adobe Arabic" w:hint="cs"/>
                                <w:b/>
                                <w:bCs/>
                                <w:kern w:val="24"/>
                                <w:sz w:val="56"/>
                                <w:szCs w:val="56"/>
                                <w:rtl/>
                                <w:lang w:bidi="ar-SY"/>
                              </w:rPr>
                              <w:t>دليل البرنامج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67DFC96E" id="TextBox 34" o:spid="_x0000_s1054" type="#_x0000_t202" style="position:absolute;left:0;text-align:left;margin-left:0;margin-top:21.4pt;width:405.55pt;height:52.95pt;z-index:252037120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" filled="f" stroked="f">
                <v:textbox style="mso-fit-shape-to-text:t">
                  <w:txbxContent>
                    <w:p w14:paraId="25A0DEB1" w14:textId="77777777" w:rsidR="005F43F4" w:rsidRPr="00F01FA2" w:rsidRDefault="005F43F4" w:rsidP="005F43F4">
                      <w:pPr>
                        <w:bidi w:val="0"/>
                        <w:jc w:val="center"/>
                        <w:rPr>
                          <w:rFonts w:ascii="Adobe Arabic" w:eastAsia="GE Dinar One" w:hAnsi="Adobe Arabic" w:cs="Adobe Arabic"/>
                          <w:b/>
                          <w:bCs/>
                          <w:kern w:val="24"/>
                          <w:sz w:val="56"/>
                          <w:szCs w:val="56"/>
                          <w:lang w:bidi="ar-SY"/>
                        </w:rPr>
                      </w:pPr>
                      <w:r>
                        <w:rPr>
                          <w:rFonts w:ascii="Adobe Arabic" w:eastAsia="GE Dinar One" w:hAnsi="Adobe Arabic" w:cs="Adobe Arabic" w:hint="cs"/>
                          <w:b/>
                          <w:bCs/>
                          <w:kern w:val="24"/>
                          <w:sz w:val="56"/>
                          <w:szCs w:val="56"/>
                          <w:rtl/>
                          <w:lang w:bidi="ar-SY"/>
                        </w:rPr>
                        <w:t>دليل البرنامج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D80F3F" w:rsidRPr="00D80F3F" w:rsidRDefault="00D80F3F" w:rsidP="00D80F3F">
      <w:pPr>
        <w:rPr>
          <w:sz w:val="40"/>
          <w:szCs w:val="44"/>
          <w:rtl/>
          <w:lang w:bidi="ar-SY"/>
        </w:rPr>
      </w:pPr>
    </w:p>
    <w:p w:rsidR="00D80F3F" w:rsidRPr="00D80F3F" w:rsidRDefault="00D80F3F" w:rsidP="00D80F3F">
      <w:pPr>
        <w:rPr>
          <w:sz w:val="40"/>
          <w:szCs w:val="44"/>
          <w:rtl/>
          <w:lang w:bidi="ar-SY"/>
        </w:rPr>
      </w:pPr>
    </w:p>
    <w:p w:rsidR="00D80F3F" w:rsidRDefault="00D80F3F" w:rsidP="00D80F3F">
      <w:pPr>
        <w:rPr>
          <w:sz w:val="40"/>
          <w:szCs w:val="44"/>
          <w:rtl/>
          <w:lang w:bidi="ar-SY"/>
        </w:rPr>
      </w:pPr>
    </w:p>
    <w:p w:rsidR="00DC5D9D" w:rsidRPr="00DC5D9D" w:rsidRDefault="00DC5D9D" w:rsidP="00DC5D9D">
      <w:pPr>
        <w:shd w:val="clear" w:color="auto" w:fill="F2F2F2" w:themeFill="background1" w:themeFillShade="F2"/>
        <w:spacing w:after="160" w:line="259" w:lineRule="auto"/>
        <w:jc w:val="center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DC5D9D">
        <w:rPr>
          <w:rFonts w:ascii="Adobe Arabic" w:hAnsi="Adobe Arabic" w:cs="Adobe Arabic"/>
          <w:b/>
          <w:bCs/>
          <w:noProof/>
          <w:color w:val="168489"/>
          <w:sz w:val="44"/>
          <w:szCs w:val="48"/>
        </w:rPr>
        <w:drawing>
          <wp:anchor distT="0" distB="0" distL="114300" distR="114300" simplePos="0" relativeHeight="252047360" behindDoc="0" locked="0" layoutInCell="1" allowOverlap="1" wp14:anchorId="73B85148" wp14:editId="2DBB2A9E">
            <wp:simplePos x="0" y="0"/>
            <wp:positionH relativeFrom="column">
              <wp:posOffset>5166360</wp:posOffset>
            </wp:positionH>
            <wp:positionV relativeFrom="paragraph">
              <wp:posOffset>356045</wp:posOffset>
            </wp:positionV>
            <wp:extent cx="457200" cy="457200"/>
            <wp:effectExtent l="0" t="0" r="0" b="0"/>
            <wp:wrapSquare wrapText="bothSides"/>
            <wp:docPr id="1030" name="Picture 6" descr="Product description 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026F3D81-2889-468D-B165-EC010628357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Picture 6" descr="Product description ">
                      <a:extLst>
                        <a:ext uri="{FF2B5EF4-FFF2-40B4-BE49-F238E27FC236}">
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026F3D81-2889-468D-B165-EC0106283571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C5D9D">
        <w:rPr>
          <w:rFonts w:ascii="Adobe Arabic" w:hAnsi="Adobe Arabic" w:cs="Adobe Arabic" w:hint="cs"/>
          <w:b/>
          <w:bCs/>
          <w:color w:val="168489"/>
          <w:sz w:val="44"/>
          <w:szCs w:val="48"/>
          <w:rtl/>
        </w:rPr>
        <w:t>ا</w:t>
      </w:r>
      <w:r w:rsidRPr="00DC5D9D"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  <w:t>لصحة النفسية والمهنية للموظف</w:t>
      </w:r>
      <w:r w:rsidRPr="00DC5D9D">
        <w:rPr>
          <w:rFonts w:ascii="Adobe Arabic" w:hAnsi="Adobe Arabic" w:cs="Adobe Arabic"/>
          <w:b/>
          <w:bCs/>
          <w:color w:val="168489"/>
          <w:sz w:val="44"/>
          <w:szCs w:val="48"/>
        </w:rPr>
        <w:t xml:space="preserve"> </w:t>
      </w:r>
    </w:p>
    <w:p w:rsidR="00DC5D9D" w:rsidRPr="00DC5D9D" w:rsidRDefault="00DC5D9D" w:rsidP="00DC5D9D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DC5D9D">
        <w:rPr>
          <w:rFonts w:ascii="Adobe Arabic" w:hAnsi="Adobe Arabic" w:cs="Adobe Arabic" w:hint="cs"/>
          <w:b/>
          <w:bCs/>
          <w:color w:val="168489"/>
          <w:sz w:val="44"/>
          <w:szCs w:val="48"/>
          <w:rtl/>
        </w:rPr>
        <w:t xml:space="preserve"> وصف الدورة:</w:t>
      </w:r>
    </w:p>
    <w:p w:rsidR="00DC5D9D" w:rsidRPr="00DC5D9D" w:rsidRDefault="00DC5D9D" w:rsidP="00DC5D9D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DC5D9D">
        <w:rPr>
          <w:rFonts w:cs="Sakkal Majalla"/>
          <w:color w:val="000000" w:themeColor="text1"/>
          <w:szCs w:val="34"/>
          <w:rtl/>
        </w:rPr>
        <w:t>دورة تدريبية متخصصة تهدف إلى تعزيز الصحة النفسية والمهنية للموظفين في بيئة العمل، وتزويدهم بالمهارات والأدوات اللازمة لإدارة الضغوط النفسية وتحقيق التوازن المهني والشخصي.</w:t>
      </w:r>
    </w:p>
    <w:p w:rsidR="00DC5D9D" w:rsidRPr="00DC5D9D" w:rsidRDefault="00DC5D9D" w:rsidP="00DC5D9D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DC5D9D">
        <w:rPr>
          <w:rFonts w:ascii="Adobe Arabic" w:hAnsi="Adobe Arabic" w:cs="Adobe Arabic"/>
          <w:b/>
          <w:bCs/>
          <w:noProof/>
          <w:color w:val="168489"/>
          <w:sz w:val="44"/>
          <w:szCs w:val="48"/>
        </w:rPr>
        <w:drawing>
          <wp:anchor distT="0" distB="0" distL="114300" distR="114300" simplePos="0" relativeHeight="252048384" behindDoc="0" locked="0" layoutInCell="1" allowOverlap="1" wp14:anchorId="5A5C2970" wp14:editId="1754DD51">
            <wp:simplePos x="0" y="0"/>
            <wp:positionH relativeFrom="margin">
              <wp:align>right</wp:align>
            </wp:positionH>
            <wp:positionV relativeFrom="paragraph">
              <wp:posOffset>313750</wp:posOffset>
            </wp:positionV>
            <wp:extent cx="461814" cy="461814"/>
            <wp:effectExtent l="0" t="0" r="0" b="0"/>
            <wp:wrapSquare wrapText="bothSides"/>
            <wp:docPr id="36" name="Picture 8" descr="Import 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6322E969-E6AB-4FCD-8A78-1045E388D6F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" name="Picture 8" descr="Import ">
                      <a:extLst>
                        <a:ext uri="{FF2B5EF4-FFF2-40B4-BE49-F238E27FC236}">
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6322E969-E6AB-4FCD-8A78-1045E388D6F1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814" cy="4618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C5D9D" w:rsidRPr="00DC5D9D" w:rsidRDefault="00DC5D9D" w:rsidP="00DC5D9D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DC5D9D">
        <w:rPr>
          <w:rFonts w:ascii="Adobe Arabic" w:hAnsi="Adobe Arabic" w:cs="Adobe Arabic" w:hint="cs"/>
          <w:b/>
          <w:bCs/>
          <w:color w:val="168489"/>
          <w:sz w:val="44"/>
          <w:szCs w:val="48"/>
          <w:rtl/>
        </w:rPr>
        <w:t xml:space="preserve"> أهمية الدورة:</w:t>
      </w:r>
    </w:p>
    <w:p w:rsidR="00DC5D9D" w:rsidRPr="00DC5D9D" w:rsidRDefault="00DC5D9D" w:rsidP="00DC5D9D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DC5D9D">
        <w:rPr>
          <w:rFonts w:cs="Sakkal Majalla"/>
          <w:color w:val="000000" w:themeColor="text1"/>
          <w:szCs w:val="34"/>
          <w:rtl/>
        </w:rPr>
        <w:t>- تعزيز إنتاجية الموظفين وكفاءتهم المهنية</w:t>
      </w:r>
    </w:p>
    <w:p w:rsidR="00DC5D9D" w:rsidRPr="00DC5D9D" w:rsidRDefault="00DC5D9D" w:rsidP="00DC5D9D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DC5D9D">
        <w:rPr>
          <w:rFonts w:cs="Sakkal Majalla"/>
          <w:color w:val="000000" w:themeColor="text1"/>
          <w:szCs w:val="34"/>
          <w:rtl/>
        </w:rPr>
        <w:t>- خفض معدلات الإجهاد والاحتراق الوظيفي</w:t>
      </w:r>
    </w:p>
    <w:p w:rsidR="00DC5D9D" w:rsidRPr="00DC5D9D" w:rsidRDefault="00DC5D9D" w:rsidP="00DC5D9D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DC5D9D">
        <w:rPr>
          <w:rFonts w:cs="Sakkal Majalla"/>
          <w:color w:val="000000" w:themeColor="text1"/>
          <w:szCs w:val="34"/>
          <w:rtl/>
        </w:rPr>
        <w:t>- تحسين جودة بيئة العمل وتعزيز الرضا الوظيفي</w:t>
      </w:r>
    </w:p>
    <w:p w:rsidR="00DC5D9D" w:rsidRPr="00DC5D9D" w:rsidRDefault="00DC5D9D" w:rsidP="00DC5D9D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DC5D9D">
        <w:rPr>
          <w:rFonts w:cs="Sakkal Majalla"/>
          <w:color w:val="000000" w:themeColor="text1"/>
          <w:szCs w:val="34"/>
          <w:rtl/>
        </w:rPr>
        <w:t>- تقليل التكاليف المرتبطة بالغياب والدوران الوظيفي</w:t>
      </w:r>
    </w:p>
    <w:p w:rsidR="00DC5D9D" w:rsidRPr="00DC5D9D" w:rsidRDefault="00DC5D9D" w:rsidP="00DC5D9D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DC5D9D">
        <w:rPr>
          <w:rFonts w:cs="Sakkal Majalla"/>
          <w:color w:val="000000" w:themeColor="text1"/>
          <w:szCs w:val="34"/>
          <w:rtl/>
        </w:rPr>
        <w:t>- تعزيز الولاء المؤسسي والانتماء التنظيمي</w:t>
      </w:r>
    </w:p>
    <w:p w:rsidR="00DC5D9D" w:rsidRPr="00DC5D9D" w:rsidRDefault="00DC5D9D" w:rsidP="00DC5D9D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DC5D9D">
        <w:rPr>
          <w:rFonts w:ascii="Adobe Arabic" w:hAnsi="Adobe Arabic" w:cs="Adobe Arabic"/>
          <w:b/>
          <w:bCs/>
          <w:noProof/>
          <w:color w:val="168489"/>
          <w:sz w:val="44"/>
          <w:szCs w:val="48"/>
        </w:rPr>
        <w:drawing>
          <wp:anchor distT="0" distB="0" distL="114300" distR="114300" simplePos="0" relativeHeight="252049408" behindDoc="0" locked="0" layoutInCell="1" allowOverlap="1" wp14:anchorId="72B113B7" wp14:editId="0E4E3AF6">
            <wp:simplePos x="0" y="0"/>
            <wp:positionH relativeFrom="margin">
              <wp:posOffset>5290185</wp:posOffset>
            </wp:positionH>
            <wp:positionV relativeFrom="paragraph">
              <wp:posOffset>429895</wp:posOffset>
            </wp:positionV>
            <wp:extent cx="361950" cy="361950"/>
            <wp:effectExtent l="0" t="0" r="0" b="0"/>
            <wp:wrapSquare wrapText="bothSides"/>
            <wp:docPr id="55" name="Picture 10" descr="Target 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66B02BB8-44EB-4A70-A85A-D6E6F2612FE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" name="Picture 10" descr="Target ">
                      <a:extLst>
                        <a:ext uri="{FF2B5EF4-FFF2-40B4-BE49-F238E27FC236}">
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66B02BB8-44EB-4A70-A85A-D6E6F2612FE9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C5D9D" w:rsidRPr="00DC5D9D" w:rsidRDefault="00DC5D9D" w:rsidP="00DC5D9D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DC5D9D">
        <w:rPr>
          <w:rFonts w:ascii="Adobe Arabic" w:hAnsi="Adobe Arabic" w:cs="Adobe Arabic" w:hint="cs"/>
          <w:b/>
          <w:bCs/>
          <w:color w:val="168489"/>
          <w:sz w:val="44"/>
          <w:szCs w:val="48"/>
          <w:rtl/>
        </w:rPr>
        <w:t xml:space="preserve"> الهدف العام:</w:t>
      </w:r>
    </w:p>
    <w:p w:rsidR="00DC5D9D" w:rsidRPr="00DC5D9D" w:rsidRDefault="00DC5D9D" w:rsidP="00DC5D9D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DC5D9D">
        <w:rPr>
          <w:rFonts w:cs="Sakkal Majalla"/>
          <w:color w:val="000000" w:themeColor="text1"/>
          <w:szCs w:val="34"/>
          <w:rtl/>
        </w:rPr>
        <w:t>تمكين الموظفين من فهم وإدارة صحتهم النفسية والمهنية بشكل فع</w:t>
      </w:r>
      <w:r w:rsidRPr="00DC5D9D">
        <w:rPr>
          <w:rFonts w:cs="Sakkal Majalla" w:hint="cs"/>
          <w:color w:val="000000" w:themeColor="text1"/>
          <w:szCs w:val="34"/>
          <w:rtl/>
        </w:rPr>
        <w:t>ّ</w:t>
      </w:r>
      <w:r w:rsidRPr="00DC5D9D">
        <w:rPr>
          <w:rFonts w:cs="Sakkal Majalla"/>
          <w:color w:val="000000" w:themeColor="text1"/>
          <w:szCs w:val="34"/>
          <w:rtl/>
        </w:rPr>
        <w:t>ال، وبناء بيئة عمل داعمة وإيجابية.</w:t>
      </w:r>
    </w:p>
    <w:p w:rsidR="0046609B" w:rsidRPr="00DC5D9D" w:rsidRDefault="0046609B" w:rsidP="0046609B">
      <w:pPr>
        <w:spacing w:line="276" w:lineRule="auto"/>
        <w:jc w:val="both"/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</w:rPr>
      </w:pPr>
    </w:p>
    <w:p w:rsidR="0046609B" w:rsidRDefault="0046609B" w:rsidP="0046609B">
      <w:pPr>
        <w:spacing w:line="276" w:lineRule="auto"/>
        <w:jc w:val="both"/>
        <w:rPr>
          <w:rFonts w:ascii="Sakkal Majalla" w:hAnsi="Sakkal Majalla" w:cs="Sakkal Majalla"/>
          <w:color w:val="000000" w:themeColor="text1"/>
          <w:sz w:val="34"/>
          <w:szCs w:val="34"/>
          <w:rtl/>
        </w:rPr>
        <w:sectPr w:rsidR="0046609B" w:rsidSect="005E1791">
          <w:headerReference w:type="default" r:id="rId15"/>
          <w:pgSz w:w="11906" w:h="16838" w:code="9"/>
          <w:pgMar w:top="1440" w:right="1440" w:bottom="1440" w:left="1440" w:header="720" w:footer="397" w:gutter="0"/>
          <w:pgNumType w:start="1"/>
          <w:cols w:space="720"/>
          <w:docGrid w:linePitch="381"/>
        </w:sectPr>
      </w:pPr>
    </w:p>
    <w:p w:rsidR="00DC5D9D" w:rsidRPr="00DC5D9D" w:rsidRDefault="00DC5D9D" w:rsidP="00DC5D9D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DC5D9D">
        <w:rPr>
          <w:rFonts w:ascii="Adobe Arabic" w:hAnsi="Adobe Arabic" w:cs="Adobe Arabic"/>
          <w:b/>
          <w:bCs/>
          <w:noProof/>
          <w:color w:val="168489"/>
          <w:sz w:val="44"/>
          <w:szCs w:val="48"/>
        </w:rPr>
        <w:lastRenderedPageBreak/>
        <w:drawing>
          <wp:anchor distT="0" distB="0" distL="114300" distR="114300" simplePos="0" relativeHeight="252051456" behindDoc="0" locked="0" layoutInCell="1" allowOverlap="1" wp14:anchorId="792BF611" wp14:editId="268BD999">
            <wp:simplePos x="0" y="0"/>
            <wp:positionH relativeFrom="column">
              <wp:posOffset>5321132</wp:posOffset>
            </wp:positionH>
            <wp:positionV relativeFrom="paragraph">
              <wp:posOffset>355600</wp:posOffset>
            </wp:positionV>
            <wp:extent cx="387067" cy="387067"/>
            <wp:effectExtent l="0" t="0" r="0" b="0"/>
            <wp:wrapSquare wrapText="bothSides"/>
            <wp:docPr id="1036" name="Picture 12" descr="Goal 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6AAC65D2-809B-40D1-8116-28405361734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6" name="Picture 12" descr="Goal ">
                      <a:extLst>
                        <a:ext uri="{FF2B5EF4-FFF2-40B4-BE49-F238E27FC236}">
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6AAC65D2-809B-40D1-8116-284053617341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067" cy="3870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C5D9D" w:rsidRPr="00DC5D9D" w:rsidRDefault="00DC5D9D" w:rsidP="00DC5D9D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DC5D9D">
        <w:rPr>
          <w:rFonts w:ascii="Adobe Arabic" w:hAnsi="Adobe Arabic" w:cs="Adobe Arabic" w:hint="cs"/>
          <w:b/>
          <w:bCs/>
          <w:color w:val="168489"/>
          <w:sz w:val="44"/>
          <w:szCs w:val="48"/>
          <w:rtl/>
        </w:rPr>
        <w:t xml:space="preserve"> الأهداف التفصيلية:</w:t>
      </w:r>
    </w:p>
    <w:p w:rsidR="00DC5D9D" w:rsidRPr="00DC5D9D" w:rsidRDefault="00DC5D9D" w:rsidP="00DC5D9D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DC5D9D">
        <w:rPr>
          <w:rFonts w:cs="Sakkal Majalla"/>
          <w:color w:val="000000" w:themeColor="text1"/>
          <w:szCs w:val="34"/>
          <w:rtl/>
        </w:rPr>
        <w:t>1. فهم مفاهيم وأساسيات الصحة النفسية في بيئة العمل</w:t>
      </w:r>
    </w:p>
    <w:p w:rsidR="00DC5D9D" w:rsidRPr="00DC5D9D" w:rsidRDefault="00DC5D9D" w:rsidP="00DC5D9D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DC5D9D">
        <w:rPr>
          <w:rFonts w:cs="Sakkal Majalla"/>
          <w:color w:val="000000" w:themeColor="text1"/>
          <w:szCs w:val="34"/>
          <w:rtl/>
        </w:rPr>
        <w:t>2. تحديد العوامل المؤثرة على الصحة النفسية المهنية</w:t>
      </w:r>
    </w:p>
    <w:p w:rsidR="00DC5D9D" w:rsidRPr="00DC5D9D" w:rsidRDefault="00DC5D9D" w:rsidP="00DC5D9D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DC5D9D">
        <w:rPr>
          <w:rFonts w:cs="Sakkal Majalla"/>
          <w:color w:val="000000" w:themeColor="text1"/>
          <w:szCs w:val="34"/>
          <w:rtl/>
        </w:rPr>
        <w:t>3. اكتساب مهارات إدارة الضغوط النفسية</w:t>
      </w:r>
    </w:p>
    <w:p w:rsidR="00DC5D9D" w:rsidRPr="00DC5D9D" w:rsidRDefault="00DC5D9D" w:rsidP="00DC5D9D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DC5D9D">
        <w:rPr>
          <w:rFonts w:cs="Sakkal Majalla"/>
          <w:color w:val="000000" w:themeColor="text1"/>
          <w:szCs w:val="34"/>
          <w:rtl/>
        </w:rPr>
        <w:t>4. تطوير استراتيجيات التوازن بين العمل والحياة</w:t>
      </w:r>
    </w:p>
    <w:p w:rsidR="00DC5D9D" w:rsidRPr="00DC5D9D" w:rsidRDefault="00DC5D9D" w:rsidP="00DC5D9D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DC5D9D">
        <w:rPr>
          <w:rFonts w:cs="Sakkal Majalla"/>
          <w:color w:val="000000" w:themeColor="text1"/>
          <w:szCs w:val="34"/>
          <w:rtl/>
        </w:rPr>
        <w:t>5. تعزيز مهارات التواصل الإيجابي في بيئة العمل</w:t>
      </w:r>
    </w:p>
    <w:p w:rsidR="00DC5D9D" w:rsidRPr="00DC5D9D" w:rsidRDefault="00DC5D9D" w:rsidP="00DC5D9D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DC5D9D">
        <w:rPr>
          <w:rFonts w:cs="Sakkal Majalla"/>
          <w:color w:val="000000" w:themeColor="text1"/>
          <w:szCs w:val="34"/>
          <w:rtl/>
        </w:rPr>
        <w:t>6. اكتساب أدوات عملية لبناء المرونة النفسية</w:t>
      </w:r>
    </w:p>
    <w:p w:rsidR="00DC5D9D" w:rsidRPr="00DC5D9D" w:rsidRDefault="00DC5D9D" w:rsidP="00DC5D9D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DC5D9D">
        <w:rPr>
          <w:rFonts w:ascii="Adobe Arabic" w:hAnsi="Adobe Arabic" w:cs="Adobe Arabic"/>
          <w:b/>
          <w:bCs/>
          <w:noProof/>
          <w:color w:val="168489"/>
          <w:sz w:val="44"/>
          <w:szCs w:val="48"/>
        </w:rPr>
        <w:drawing>
          <wp:anchor distT="0" distB="0" distL="114300" distR="114300" simplePos="0" relativeHeight="252052480" behindDoc="0" locked="0" layoutInCell="1" allowOverlap="1" wp14:anchorId="5E2779F4" wp14:editId="2B7E6866">
            <wp:simplePos x="0" y="0"/>
            <wp:positionH relativeFrom="margin">
              <wp:posOffset>5295097</wp:posOffset>
            </wp:positionH>
            <wp:positionV relativeFrom="paragraph">
              <wp:posOffset>367665</wp:posOffset>
            </wp:positionV>
            <wp:extent cx="431820" cy="431820"/>
            <wp:effectExtent l="0" t="0" r="6350" b="6350"/>
            <wp:wrapSquare wrapText="bothSides"/>
            <wp:docPr id="1038" name="Picture 14" descr="Potential customers 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CB70B8E1-B741-4ABC-BF9D-2EA395D15BB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8" name="Picture 14" descr="Potential customers ">
                      <a:extLst>
                        <a:ext uri="{FF2B5EF4-FFF2-40B4-BE49-F238E27FC236}">
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CB70B8E1-B741-4ABC-BF9D-2EA395D15BB3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20" cy="431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C5D9D" w:rsidRPr="00DC5D9D" w:rsidRDefault="00DC5D9D" w:rsidP="00DC5D9D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DC5D9D">
        <w:rPr>
          <w:rFonts w:ascii="Adobe Arabic" w:hAnsi="Adobe Arabic" w:cs="Adobe Arabic" w:hint="cs"/>
          <w:b/>
          <w:bCs/>
          <w:color w:val="168489"/>
          <w:sz w:val="44"/>
          <w:szCs w:val="48"/>
          <w:rtl/>
        </w:rPr>
        <w:t xml:space="preserve"> الفئة المستهدفة:</w:t>
      </w:r>
    </w:p>
    <w:p w:rsidR="00DC5D9D" w:rsidRPr="00DC5D9D" w:rsidRDefault="00DC5D9D" w:rsidP="00DC5D9D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DC5D9D">
        <w:rPr>
          <w:rFonts w:ascii="Adobe Arabic" w:hAnsi="Adobe Arabic" w:cs="Adobe Arabic" w:hint="cs"/>
          <w:b/>
          <w:bCs/>
          <w:color w:val="168489"/>
          <w:sz w:val="44"/>
          <w:szCs w:val="48"/>
          <w:rtl/>
        </w:rPr>
        <w:t xml:space="preserve"> </w:t>
      </w:r>
      <w:r w:rsidRPr="00DC5D9D">
        <w:rPr>
          <w:rFonts w:cs="Sakkal Majalla"/>
          <w:color w:val="000000" w:themeColor="text1"/>
          <w:szCs w:val="34"/>
          <w:rtl/>
        </w:rPr>
        <w:t>- الموظفون في كافة المستويات الإدارية</w:t>
      </w:r>
    </w:p>
    <w:p w:rsidR="00DC5D9D" w:rsidRPr="00DC5D9D" w:rsidRDefault="00DC5D9D" w:rsidP="00DC5D9D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DC5D9D">
        <w:rPr>
          <w:rFonts w:cs="Sakkal Majalla"/>
          <w:color w:val="000000" w:themeColor="text1"/>
          <w:szCs w:val="34"/>
          <w:rtl/>
        </w:rPr>
        <w:t>- المدراء وقادة الفرق</w:t>
      </w:r>
    </w:p>
    <w:p w:rsidR="00DC5D9D" w:rsidRPr="00DC5D9D" w:rsidRDefault="00DC5D9D" w:rsidP="00DC5D9D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DC5D9D">
        <w:rPr>
          <w:rFonts w:cs="Sakkal Majalla"/>
          <w:color w:val="000000" w:themeColor="text1"/>
          <w:szCs w:val="34"/>
          <w:rtl/>
        </w:rPr>
        <w:t>- أخصائيو الموارد البشرية</w:t>
      </w:r>
    </w:p>
    <w:p w:rsidR="00DC5D9D" w:rsidRPr="00DC5D9D" w:rsidRDefault="00DC5D9D" w:rsidP="00DC5D9D">
      <w:pPr>
        <w:spacing w:line="276" w:lineRule="auto"/>
        <w:jc w:val="both"/>
        <w:rPr>
          <w:rFonts w:cs="Sakkal Majalla"/>
          <w:color w:val="000000" w:themeColor="text1"/>
          <w:szCs w:val="34"/>
          <w:rtl/>
        </w:rPr>
      </w:pPr>
      <w:r w:rsidRPr="00DC5D9D">
        <w:rPr>
          <w:rFonts w:cs="Sakkal Majalla"/>
          <w:color w:val="000000" w:themeColor="text1"/>
          <w:szCs w:val="34"/>
          <w:rtl/>
        </w:rPr>
        <w:t>- المشرفون والمسؤولون عن فرق العمل</w:t>
      </w:r>
      <w:r w:rsidRPr="00DC5D9D"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  <w:tab/>
      </w:r>
    </w:p>
    <w:p w:rsidR="00DC5D9D" w:rsidRPr="00DC5D9D" w:rsidRDefault="00DC5D9D" w:rsidP="00DC5D9D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DC5D9D">
        <w:rPr>
          <w:rFonts w:cs="Sakkal Majalla"/>
          <w:noProof/>
          <w:color w:val="000000" w:themeColor="text1"/>
          <w:szCs w:val="34"/>
        </w:rPr>
        <w:drawing>
          <wp:anchor distT="0" distB="0" distL="114300" distR="114300" simplePos="0" relativeHeight="252054528" behindDoc="0" locked="0" layoutInCell="1" allowOverlap="1" wp14:anchorId="2B77D3F8" wp14:editId="018CF30D">
            <wp:simplePos x="0" y="0"/>
            <wp:positionH relativeFrom="column">
              <wp:posOffset>5092523</wp:posOffset>
            </wp:positionH>
            <wp:positionV relativeFrom="paragraph">
              <wp:posOffset>361034</wp:posOffset>
            </wp:positionV>
            <wp:extent cx="457200" cy="457200"/>
            <wp:effectExtent l="0" t="0" r="0" b="0"/>
            <wp:wrapSquare wrapText="bothSides"/>
            <wp:docPr id="1608693945" name="Picture 1608693945" descr="Iteration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 descr="Iteration 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C5D9D" w:rsidRPr="00DC5D9D" w:rsidRDefault="00DC5D9D" w:rsidP="00DC5D9D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DC5D9D"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  <w:t>منهجية التدريب</w:t>
      </w:r>
      <w:r w:rsidRPr="00DC5D9D">
        <w:rPr>
          <w:rFonts w:ascii="Adobe Arabic" w:hAnsi="Adobe Arabic" w:cs="Adobe Arabic" w:hint="cs"/>
          <w:b/>
          <w:bCs/>
          <w:color w:val="168489"/>
          <w:sz w:val="44"/>
          <w:szCs w:val="48"/>
          <w:rtl/>
        </w:rPr>
        <w:t>:</w:t>
      </w:r>
    </w:p>
    <w:p w:rsidR="00DC5D9D" w:rsidRPr="00DC5D9D" w:rsidRDefault="00DC5D9D" w:rsidP="00DC5D9D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DC5D9D">
        <w:rPr>
          <w:rFonts w:cs="Sakkal Majalla"/>
          <w:color w:val="000000" w:themeColor="text1"/>
          <w:szCs w:val="34"/>
          <w:rtl/>
        </w:rPr>
        <w:t>- محاضرات تفاعلية</w:t>
      </w:r>
    </w:p>
    <w:p w:rsidR="00DC5D9D" w:rsidRPr="00DC5D9D" w:rsidRDefault="00DC5D9D" w:rsidP="00DC5D9D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DC5D9D">
        <w:rPr>
          <w:rFonts w:cs="Sakkal Majalla"/>
          <w:color w:val="000000" w:themeColor="text1"/>
          <w:szCs w:val="34"/>
          <w:rtl/>
        </w:rPr>
        <w:t>- ورش عمل تطبيقية</w:t>
      </w:r>
    </w:p>
    <w:p w:rsidR="00DC5D9D" w:rsidRPr="00DC5D9D" w:rsidRDefault="00DC5D9D" w:rsidP="00DC5D9D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DC5D9D">
        <w:rPr>
          <w:rFonts w:cs="Sakkal Majalla"/>
          <w:color w:val="000000" w:themeColor="text1"/>
          <w:szCs w:val="34"/>
          <w:rtl/>
        </w:rPr>
        <w:t>- دراسات حالة</w:t>
      </w:r>
    </w:p>
    <w:p w:rsidR="00DC5D9D" w:rsidRPr="00DC5D9D" w:rsidRDefault="00DC5D9D" w:rsidP="00DC5D9D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DC5D9D">
        <w:rPr>
          <w:rFonts w:cs="Sakkal Majalla"/>
          <w:color w:val="000000" w:themeColor="text1"/>
          <w:szCs w:val="34"/>
          <w:rtl/>
        </w:rPr>
        <w:t>- تمارين عملية فردية وجماعية</w:t>
      </w:r>
    </w:p>
    <w:p w:rsidR="00DC5D9D" w:rsidRPr="00DC5D9D" w:rsidRDefault="00DC5D9D" w:rsidP="00DC5D9D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DC5D9D">
        <w:rPr>
          <w:rFonts w:cs="Sakkal Majalla"/>
          <w:color w:val="000000" w:themeColor="text1"/>
          <w:szCs w:val="34"/>
          <w:rtl/>
        </w:rPr>
        <w:t>- جلسات نقاش وعصف ذهني</w:t>
      </w:r>
    </w:p>
    <w:p w:rsidR="00DC5D9D" w:rsidRPr="00DC5D9D" w:rsidRDefault="00DC5D9D" w:rsidP="00DC5D9D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DC5D9D">
        <w:rPr>
          <w:rFonts w:ascii="Adobe Arabic" w:hAnsi="Adobe Arabic" w:cs="Adobe Arabic"/>
          <w:b/>
          <w:bCs/>
          <w:noProof/>
          <w:color w:val="168489"/>
          <w:sz w:val="44"/>
          <w:szCs w:val="48"/>
        </w:rPr>
        <w:drawing>
          <wp:anchor distT="0" distB="0" distL="114300" distR="114300" simplePos="0" relativeHeight="252055552" behindDoc="0" locked="0" layoutInCell="1" allowOverlap="1" wp14:anchorId="69177921" wp14:editId="5F0FF092">
            <wp:simplePos x="0" y="0"/>
            <wp:positionH relativeFrom="column">
              <wp:posOffset>5170805</wp:posOffset>
            </wp:positionH>
            <wp:positionV relativeFrom="paragraph">
              <wp:posOffset>281610</wp:posOffset>
            </wp:positionV>
            <wp:extent cx="510540" cy="510540"/>
            <wp:effectExtent l="0" t="0" r="3810" b="3810"/>
            <wp:wrapSquare wrapText="bothSides"/>
            <wp:docPr id="1608693946" name="Picture 1608693946" descr="Research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 descr="Research 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51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C5D9D" w:rsidRPr="00DC5D9D" w:rsidRDefault="00DC5D9D" w:rsidP="00DC5D9D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DC5D9D"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  <w:lastRenderedPageBreak/>
        <w:t xml:space="preserve"> إطار الكفاءات</w:t>
      </w:r>
      <w:r w:rsidRPr="00DC5D9D">
        <w:rPr>
          <w:rFonts w:ascii="Adobe Arabic" w:hAnsi="Adobe Arabic" w:cs="Adobe Arabic" w:hint="cs"/>
          <w:b/>
          <w:bCs/>
          <w:color w:val="168489"/>
          <w:sz w:val="44"/>
          <w:szCs w:val="48"/>
          <w:rtl/>
        </w:rPr>
        <w:t>:</w:t>
      </w:r>
    </w:p>
    <w:p w:rsidR="00DC5D9D" w:rsidRPr="00DC5D9D" w:rsidRDefault="00DC5D9D" w:rsidP="00DC5D9D">
      <w:pPr>
        <w:spacing w:line="276" w:lineRule="auto"/>
        <w:jc w:val="both"/>
        <w:rPr>
          <w:rFonts w:cs="Sakkal Majalla"/>
          <w:color w:val="168489"/>
          <w:szCs w:val="34"/>
        </w:rPr>
      </w:pPr>
      <w:r w:rsidRPr="00DC5D9D">
        <w:rPr>
          <w:rFonts w:cs="Sakkal Majalla"/>
          <w:color w:val="168489"/>
          <w:szCs w:val="34"/>
          <w:rtl/>
        </w:rPr>
        <w:t>الكفاءات السلوكية:</w:t>
      </w:r>
    </w:p>
    <w:p w:rsidR="00DC5D9D" w:rsidRPr="00DC5D9D" w:rsidRDefault="00DC5D9D" w:rsidP="00DC5D9D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DC5D9D">
        <w:rPr>
          <w:rFonts w:cs="Sakkal Majalla"/>
          <w:color w:val="000000" w:themeColor="text1"/>
          <w:szCs w:val="34"/>
          <w:rtl/>
        </w:rPr>
        <w:t>- المرونة والتكيف</w:t>
      </w:r>
    </w:p>
    <w:p w:rsidR="00DC5D9D" w:rsidRPr="00DC5D9D" w:rsidRDefault="00DC5D9D" w:rsidP="00DC5D9D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DC5D9D">
        <w:rPr>
          <w:rFonts w:cs="Sakkal Majalla"/>
          <w:color w:val="000000" w:themeColor="text1"/>
          <w:szCs w:val="34"/>
          <w:rtl/>
        </w:rPr>
        <w:t>- الذكاء العاطفي</w:t>
      </w:r>
    </w:p>
    <w:p w:rsidR="00DC5D9D" w:rsidRPr="00DC5D9D" w:rsidRDefault="00DC5D9D" w:rsidP="00DC5D9D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DC5D9D">
        <w:rPr>
          <w:rFonts w:cs="Sakkal Majalla"/>
          <w:color w:val="000000" w:themeColor="text1"/>
          <w:szCs w:val="34"/>
          <w:rtl/>
        </w:rPr>
        <w:t>- إدارة الذات</w:t>
      </w:r>
    </w:p>
    <w:p w:rsidR="00DC5D9D" w:rsidRPr="00DC5D9D" w:rsidRDefault="00DC5D9D" w:rsidP="00DC5D9D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DC5D9D">
        <w:rPr>
          <w:rFonts w:cs="Sakkal Majalla"/>
          <w:color w:val="000000" w:themeColor="text1"/>
          <w:szCs w:val="34"/>
          <w:rtl/>
        </w:rPr>
        <w:t>- التواصل الفعال</w:t>
      </w:r>
    </w:p>
    <w:p w:rsidR="00DC5D9D" w:rsidRPr="00DC5D9D" w:rsidRDefault="00DC5D9D" w:rsidP="00DC5D9D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DC5D9D">
        <w:rPr>
          <w:rFonts w:cs="Sakkal Majalla"/>
          <w:color w:val="000000" w:themeColor="text1"/>
          <w:szCs w:val="34"/>
          <w:rtl/>
        </w:rPr>
        <w:t>- العمل الجماعي</w:t>
      </w:r>
    </w:p>
    <w:p w:rsidR="00DC5D9D" w:rsidRPr="00DC5D9D" w:rsidRDefault="00DC5D9D" w:rsidP="00DC5D9D">
      <w:pPr>
        <w:spacing w:line="276" w:lineRule="auto"/>
        <w:jc w:val="both"/>
        <w:rPr>
          <w:rFonts w:cs="Sakkal Majalla"/>
          <w:color w:val="168489"/>
          <w:szCs w:val="34"/>
        </w:rPr>
      </w:pPr>
      <w:r w:rsidRPr="00DC5D9D">
        <w:rPr>
          <w:rFonts w:cs="Sakkal Majalla"/>
          <w:color w:val="168489"/>
          <w:szCs w:val="34"/>
          <w:rtl/>
        </w:rPr>
        <w:t>الكفاءات التخصصية:</w:t>
      </w:r>
    </w:p>
    <w:p w:rsidR="00DC5D9D" w:rsidRPr="00DC5D9D" w:rsidRDefault="00DC5D9D" w:rsidP="00DC5D9D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DC5D9D">
        <w:rPr>
          <w:rFonts w:cs="Sakkal Majalla"/>
          <w:color w:val="000000" w:themeColor="text1"/>
          <w:szCs w:val="34"/>
          <w:rtl/>
        </w:rPr>
        <w:t>- فهم ديناميكيات بيئة العمل</w:t>
      </w:r>
    </w:p>
    <w:p w:rsidR="00DC5D9D" w:rsidRPr="00DC5D9D" w:rsidRDefault="00DC5D9D" w:rsidP="00DC5D9D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DC5D9D">
        <w:rPr>
          <w:rFonts w:cs="Sakkal Majalla"/>
          <w:color w:val="000000" w:themeColor="text1"/>
          <w:szCs w:val="34"/>
          <w:rtl/>
        </w:rPr>
        <w:t>- إدارة الضغوط</w:t>
      </w:r>
    </w:p>
    <w:p w:rsidR="00DC5D9D" w:rsidRPr="00DC5D9D" w:rsidRDefault="00DC5D9D" w:rsidP="00DC5D9D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DC5D9D">
        <w:rPr>
          <w:rFonts w:cs="Sakkal Majalla"/>
          <w:color w:val="000000" w:themeColor="text1"/>
          <w:szCs w:val="34"/>
          <w:rtl/>
        </w:rPr>
        <w:t>- حل المشكلات</w:t>
      </w:r>
    </w:p>
    <w:p w:rsidR="00DC5D9D" w:rsidRPr="00DC5D9D" w:rsidRDefault="00DC5D9D" w:rsidP="00DC5D9D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DC5D9D">
        <w:rPr>
          <w:rFonts w:cs="Sakkal Majalla"/>
          <w:color w:val="000000" w:themeColor="text1"/>
          <w:szCs w:val="34"/>
          <w:rtl/>
        </w:rPr>
        <w:t>- اتخاذ القرارات</w:t>
      </w:r>
    </w:p>
    <w:p w:rsidR="00DC5D9D" w:rsidRPr="00DC5D9D" w:rsidRDefault="00DC5D9D" w:rsidP="00DC5D9D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DC5D9D">
        <w:rPr>
          <w:rFonts w:cs="Sakkal Majalla"/>
          <w:color w:val="000000" w:themeColor="text1"/>
          <w:szCs w:val="34"/>
          <w:rtl/>
        </w:rPr>
        <w:t>- التخطيط والتنظيم</w:t>
      </w:r>
    </w:p>
    <w:p w:rsidR="00DC5D9D" w:rsidRPr="00DC5D9D" w:rsidRDefault="00DC5D9D" w:rsidP="00DC5D9D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DC5D9D">
        <w:rPr>
          <w:rFonts w:cs="Sakkal Majalla"/>
          <w:noProof/>
          <w:color w:val="000000" w:themeColor="text1"/>
          <w:szCs w:val="34"/>
        </w:rPr>
        <w:drawing>
          <wp:anchor distT="0" distB="0" distL="114300" distR="114300" simplePos="0" relativeHeight="252056576" behindDoc="0" locked="0" layoutInCell="1" allowOverlap="1" wp14:anchorId="379BC7BE" wp14:editId="6E4A9DA3">
            <wp:simplePos x="0" y="0"/>
            <wp:positionH relativeFrom="margin">
              <wp:align>right</wp:align>
            </wp:positionH>
            <wp:positionV relativeFrom="paragraph">
              <wp:posOffset>227726</wp:posOffset>
            </wp:positionV>
            <wp:extent cx="593766" cy="593766"/>
            <wp:effectExtent l="0" t="0" r="0" b="0"/>
            <wp:wrapSquare wrapText="bothSides"/>
            <wp:docPr id="1608693947" name="Picture 1608693947" descr="Output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 descr="Output 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66" cy="593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C5D9D"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  <w:t xml:space="preserve"> </w:t>
      </w:r>
    </w:p>
    <w:p w:rsidR="00DC5D9D" w:rsidRPr="00DC5D9D" w:rsidRDefault="00DC5D9D" w:rsidP="00DC5D9D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DC5D9D"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  <w:t>مخرجات الدورة</w:t>
      </w:r>
      <w:r w:rsidRPr="00DC5D9D">
        <w:rPr>
          <w:rFonts w:ascii="Adobe Arabic" w:hAnsi="Adobe Arabic" w:cs="Adobe Arabic" w:hint="cs"/>
          <w:b/>
          <w:bCs/>
          <w:color w:val="168489"/>
          <w:sz w:val="44"/>
          <w:szCs w:val="48"/>
          <w:rtl/>
        </w:rPr>
        <w:t>:</w:t>
      </w:r>
    </w:p>
    <w:p w:rsidR="00DC5D9D" w:rsidRPr="00DC5D9D" w:rsidRDefault="00DC5D9D" w:rsidP="00DC5D9D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DC5D9D">
        <w:rPr>
          <w:rFonts w:cs="Sakkal Majalla"/>
          <w:color w:val="000000" w:themeColor="text1"/>
          <w:szCs w:val="34"/>
          <w:rtl/>
        </w:rPr>
        <w:t>سيكون المشاركون قادرين على:</w:t>
      </w:r>
    </w:p>
    <w:p w:rsidR="00DC5D9D" w:rsidRPr="00DC5D9D" w:rsidRDefault="00DC5D9D" w:rsidP="00DC5D9D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DC5D9D">
        <w:rPr>
          <w:rFonts w:cs="Sakkal Majalla"/>
          <w:color w:val="000000" w:themeColor="text1"/>
          <w:szCs w:val="34"/>
          <w:rtl/>
        </w:rPr>
        <w:t>- تطبيق استراتيجيات فعالة لإدارة الضغوط</w:t>
      </w:r>
    </w:p>
    <w:p w:rsidR="00DC5D9D" w:rsidRPr="00DC5D9D" w:rsidRDefault="00DC5D9D" w:rsidP="00DC5D9D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DC5D9D">
        <w:rPr>
          <w:rFonts w:cs="Sakkal Majalla"/>
          <w:color w:val="000000" w:themeColor="text1"/>
          <w:szCs w:val="34"/>
          <w:rtl/>
        </w:rPr>
        <w:t>- بناء علاقات مهنية إيجابية</w:t>
      </w:r>
    </w:p>
    <w:p w:rsidR="00DC5D9D" w:rsidRPr="00DC5D9D" w:rsidRDefault="00DC5D9D" w:rsidP="00DC5D9D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DC5D9D">
        <w:rPr>
          <w:rFonts w:cs="Sakkal Majalla"/>
          <w:color w:val="000000" w:themeColor="text1"/>
          <w:szCs w:val="34"/>
          <w:rtl/>
        </w:rPr>
        <w:t>- تحقيق توازن أفضل بين العمل والحياة</w:t>
      </w:r>
    </w:p>
    <w:p w:rsidR="00DC5D9D" w:rsidRPr="00DC5D9D" w:rsidRDefault="00DC5D9D" w:rsidP="00DC5D9D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DC5D9D">
        <w:rPr>
          <w:rFonts w:cs="Sakkal Majalla"/>
          <w:color w:val="000000" w:themeColor="text1"/>
          <w:szCs w:val="34"/>
          <w:rtl/>
        </w:rPr>
        <w:t>- المساهمة في خلق بيئة عمل صحية</w:t>
      </w:r>
    </w:p>
    <w:p w:rsidR="00DC5D9D" w:rsidRPr="00DC5D9D" w:rsidRDefault="00DC5D9D" w:rsidP="00DC5D9D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DC5D9D">
        <w:rPr>
          <w:rFonts w:cs="Sakkal Majalla"/>
          <w:color w:val="000000" w:themeColor="text1"/>
          <w:szCs w:val="34"/>
          <w:rtl/>
        </w:rPr>
        <w:t>- تطبيق أساليب التحفيز الذاتي</w:t>
      </w:r>
    </w:p>
    <w:p w:rsidR="00DC5D9D" w:rsidRPr="00DC5D9D" w:rsidRDefault="00DC5D9D" w:rsidP="00DC5D9D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DC5D9D">
        <w:rPr>
          <w:rFonts w:ascii="Adobe Arabic" w:hAnsi="Adobe Arabic" w:cs="Adobe Arabic"/>
          <w:b/>
          <w:bCs/>
          <w:noProof/>
          <w:color w:val="168489"/>
          <w:sz w:val="44"/>
          <w:szCs w:val="48"/>
        </w:rPr>
        <w:drawing>
          <wp:anchor distT="0" distB="0" distL="114300" distR="114300" simplePos="0" relativeHeight="252053504" behindDoc="0" locked="0" layoutInCell="1" allowOverlap="1" wp14:anchorId="3F8E5958" wp14:editId="53066ACC">
            <wp:simplePos x="0" y="0"/>
            <wp:positionH relativeFrom="margin">
              <wp:posOffset>5321132</wp:posOffset>
            </wp:positionH>
            <wp:positionV relativeFrom="paragraph">
              <wp:posOffset>362585</wp:posOffset>
            </wp:positionV>
            <wp:extent cx="362310" cy="362310"/>
            <wp:effectExtent l="0" t="0" r="0" b="0"/>
            <wp:wrapSquare wrapText="bothSides"/>
            <wp:docPr id="1040" name="Picture 16" descr="Back in time 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21F7F293-3B7F-4C93-94FE-D9205BF27D4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0" name="Picture 16" descr="Back in time ">
                      <a:extLst>
                        <a:ext uri="{FF2B5EF4-FFF2-40B4-BE49-F238E27FC236}">
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21F7F293-3B7F-4C93-94FE-D9205BF27D42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10" cy="362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C5D9D" w:rsidRPr="00DC5D9D" w:rsidRDefault="00DC5D9D" w:rsidP="00DC5D9D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DC5D9D">
        <w:rPr>
          <w:rFonts w:ascii="Adobe Arabic" w:hAnsi="Adobe Arabic" w:cs="Adobe Arabic" w:hint="cs"/>
          <w:b/>
          <w:bCs/>
          <w:color w:val="168489"/>
          <w:sz w:val="44"/>
          <w:szCs w:val="48"/>
          <w:rtl/>
        </w:rPr>
        <w:t xml:space="preserve"> مدة الدورة:</w:t>
      </w:r>
    </w:p>
    <w:p w:rsidR="0046609B" w:rsidRPr="0046609B" w:rsidRDefault="00DC5D9D" w:rsidP="00DC5D9D">
      <w:pPr>
        <w:shd w:val="clear" w:color="auto" w:fill="F2F2F2" w:themeFill="background1" w:themeFillShade="F2"/>
        <w:spacing w:after="160" w:line="259" w:lineRule="auto"/>
        <w:jc w:val="center"/>
        <w:rPr>
          <w:rFonts w:ascii="Adobe Arabic" w:hAnsi="Adobe Arabic" w:cs="Adobe Arabic"/>
          <w:b/>
          <w:bCs/>
          <w:color w:val="168489"/>
          <w:sz w:val="44"/>
          <w:szCs w:val="48"/>
        </w:rPr>
      </w:pPr>
      <w:r w:rsidRPr="00DC5D9D"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  <w:lastRenderedPageBreak/>
        <w:t>3 أيام، 15 ساعة تدريبية</w:t>
      </w:r>
    </w:p>
    <w:p w:rsidR="00D80F3F" w:rsidRPr="00D80F3F" w:rsidRDefault="00D80F3F" w:rsidP="00D80F3F">
      <w:pPr>
        <w:rPr>
          <w:sz w:val="40"/>
          <w:szCs w:val="44"/>
          <w:rtl/>
          <w:lang w:bidi="ar-SY"/>
        </w:rPr>
      </w:pPr>
    </w:p>
    <w:p w:rsidR="0046609B" w:rsidRDefault="0046609B" w:rsidP="00DF73E5">
      <w:pPr>
        <w:rPr>
          <w:sz w:val="40"/>
          <w:szCs w:val="44"/>
          <w:rtl/>
          <w:lang w:bidi="ar-SY"/>
        </w:rPr>
        <w:sectPr w:rsidR="0046609B" w:rsidSect="005E1791">
          <w:headerReference w:type="default" r:id="rId22"/>
          <w:footerReference w:type="default" r:id="rId23"/>
          <w:pgSz w:w="11906" w:h="16838" w:code="9"/>
          <w:pgMar w:top="1440" w:right="1440" w:bottom="1440" w:left="1440" w:header="720" w:footer="397" w:gutter="0"/>
          <w:pgNumType w:start="1"/>
          <w:cols w:space="720"/>
          <w:docGrid w:linePitch="381"/>
        </w:sectPr>
      </w:pPr>
    </w:p>
    <w:p w:rsidR="00CF7647" w:rsidRDefault="00CF7647" w:rsidP="00DF73E5">
      <w:pPr>
        <w:rPr>
          <w:sz w:val="40"/>
          <w:szCs w:val="44"/>
          <w:rtl/>
          <w:lang w:bidi="ar-SY"/>
        </w:rPr>
      </w:pPr>
    </w:p>
    <w:p w:rsidR="00CF7647" w:rsidRDefault="005F43F4" w:rsidP="00DF73E5">
      <w:pPr>
        <w:rPr>
          <w:sz w:val="40"/>
          <w:szCs w:val="44"/>
          <w:rtl/>
          <w:lang w:bidi="ar-SY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35072" behindDoc="0" locked="0" layoutInCell="1" allowOverlap="1" wp14:anchorId="18D9E032" wp14:editId="797A9DC6">
                <wp:simplePos x="0" y="0"/>
                <wp:positionH relativeFrom="margin">
                  <wp:align>left</wp:align>
                </wp:positionH>
                <wp:positionV relativeFrom="paragraph">
                  <wp:posOffset>102235</wp:posOffset>
                </wp:positionV>
                <wp:extent cx="5150485" cy="672465"/>
                <wp:effectExtent l="0" t="0" r="0" b="0"/>
                <wp:wrapNone/>
                <wp:docPr id="203773869" name="Text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50485" cy="6724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5F43F4" w:rsidRPr="00F01FA2" w:rsidRDefault="005F43F4" w:rsidP="005F43F4">
                            <w:pPr>
                              <w:bidi w:val="0"/>
                              <w:jc w:val="center"/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kern w:val="24"/>
                                <w:sz w:val="56"/>
                                <w:szCs w:val="56"/>
                                <w:lang w:bidi="ar-SY"/>
                              </w:rPr>
                            </w:pPr>
                            <w:r>
                              <w:rPr>
                                <w:rFonts w:ascii="Adobe Arabic" w:eastAsia="GE Dinar One" w:hAnsi="Adobe Arabic" w:cs="Adobe Arabic" w:hint="cs"/>
                                <w:b/>
                                <w:bCs/>
                                <w:kern w:val="24"/>
                                <w:sz w:val="56"/>
                                <w:szCs w:val="56"/>
                                <w:rtl/>
                                <w:lang w:bidi="ar-SY"/>
                              </w:rPr>
                              <w:t>محتويات البرنامج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18D9E032" id="_x0000_s1055" type="#_x0000_t202" style="position:absolute;left:0;text-align:left;margin-left:0;margin-top:8.05pt;width:405.55pt;height:52.95pt;z-index:25203507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" filled="f" stroked="f">
                <v:textbox style="mso-fit-shape-to-text:t">
                  <w:txbxContent>
                    <w:p w14:paraId="3DC3D391" w14:textId="77777777" w:rsidR="005F43F4" w:rsidRPr="00F01FA2" w:rsidRDefault="005F43F4" w:rsidP="005F43F4">
                      <w:pPr>
                        <w:bidi w:val="0"/>
                        <w:jc w:val="center"/>
                        <w:rPr>
                          <w:rFonts w:ascii="Adobe Arabic" w:eastAsia="GE Dinar One" w:hAnsi="Adobe Arabic" w:cs="Adobe Arabic"/>
                          <w:b/>
                          <w:bCs/>
                          <w:kern w:val="24"/>
                          <w:sz w:val="56"/>
                          <w:szCs w:val="56"/>
                          <w:lang w:bidi="ar-SY"/>
                        </w:rPr>
                      </w:pPr>
                      <w:r>
                        <w:rPr>
                          <w:rFonts w:ascii="Adobe Arabic" w:eastAsia="GE Dinar One" w:hAnsi="Adobe Arabic" w:cs="Adobe Arabic" w:hint="cs"/>
                          <w:b/>
                          <w:bCs/>
                          <w:kern w:val="24"/>
                          <w:sz w:val="56"/>
                          <w:szCs w:val="56"/>
                          <w:rtl/>
                          <w:lang w:bidi="ar-SY"/>
                        </w:rPr>
                        <w:t>محتويات البرنامج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F7647" w:rsidRDefault="00CF7647" w:rsidP="00820E6E">
      <w:pPr>
        <w:rPr>
          <w:sz w:val="40"/>
          <w:szCs w:val="44"/>
          <w:rtl/>
          <w:lang w:bidi="ar-SY"/>
        </w:rPr>
      </w:pPr>
    </w:p>
    <w:p w:rsidR="00DC2CFD" w:rsidRDefault="00DC2CFD" w:rsidP="00DF73E5">
      <w:pPr>
        <w:rPr>
          <w:sz w:val="40"/>
          <w:szCs w:val="44"/>
          <w:lang w:bidi="ar-SY"/>
        </w:rPr>
      </w:pPr>
    </w:p>
    <w:p w:rsidR="00F15E72" w:rsidRPr="00DC2CFD" w:rsidRDefault="00F15E72" w:rsidP="00DF73E5">
      <w:pPr>
        <w:rPr>
          <w:sz w:val="40"/>
          <w:szCs w:val="44"/>
          <w:rtl/>
          <w:lang w:bidi="ar-SY"/>
        </w:rPr>
      </w:pPr>
      <w:bookmarkStart w:id="0" w:name="_GoBack"/>
    </w:p>
    <w:p w:rsidR="00DC2CFD" w:rsidRPr="00F15E72" w:rsidRDefault="00F15E72" w:rsidP="00F15E72">
      <w:pPr>
        <w:rPr>
          <w:sz w:val="40"/>
          <w:szCs w:val="44"/>
          <w:lang w:val="en-GB" w:bidi="ar-SY"/>
        </w:rPr>
      </w:pPr>
      <w:r w:rsidRPr="00F15E72">
        <w:rPr>
          <w:noProof/>
          <w:sz w:val="40"/>
          <w:szCs w:val="44"/>
        </w:rPr>
        <mc:AlternateContent>
          <mc:Choice Requires="wpg">
            <w:drawing>
              <wp:inline distT="0" distB="0" distL="0" distR="0" wp14:anchorId="7003BD4C" wp14:editId="5A81FCED">
                <wp:extent cx="5603875" cy="3725780"/>
                <wp:effectExtent l="0" t="0" r="0" b="8255"/>
                <wp:docPr id="77" name="Group 76">
                  <a:extLst xmlns:a="http://schemas.openxmlformats.org/drawingml/2006/main">
                    <a:ext uri="{FF2B5EF4-FFF2-40B4-BE49-F238E27FC236}">
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12737AC7-EF23-9FBF-C0F8-5E97AA9D92C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03875" cy="3725780"/>
                          <a:chOff x="0" y="0"/>
                          <a:chExt cx="5603875" cy="3725780"/>
                        </a:xfrm>
                      </wpg:grpSpPr>
                      <wpg:grpSp>
                        <wpg:cNvPr id="1031000455" name="Group 1031000455">
                          <a:extLst>
                            <a:ext uri="{FF2B5EF4-FFF2-40B4-BE49-F238E27FC236}">
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4CC9A1C9-4189-1110-BF2A-8FC975B6DD13}"/>
                            </a:ext>
                          </a:extLst>
                        </wpg:cNvPr>
                        <wpg:cNvGrpSpPr/>
                        <wpg:grpSpPr>
                          <a:xfrm>
                            <a:off x="0" y="0"/>
                            <a:ext cx="5603875" cy="3725780"/>
                            <a:chOff x="0" y="0"/>
                            <a:chExt cx="5603875" cy="3725780"/>
                          </a:xfrm>
                        </wpg:grpSpPr>
                        <wpg:grpSp>
                          <wpg:cNvPr id="944829208" name="Group 944829208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EA444665-C9AE-9347-9E95-E1270593BF44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0" y="0"/>
                              <a:ext cx="5603875" cy="956658"/>
                              <a:chOff x="0" y="0"/>
                              <a:chExt cx="6195007" cy="1058205"/>
                            </a:xfrm>
                          </wpg:grpSpPr>
                          <wpg:grpSp>
                            <wpg:cNvPr id="1486617104" name="Group 1486617104">
                              <a:extLst>
                                <a:ext uri="{FF2B5EF4-FFF2-40B4-BE49-F238E27FC236}">
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CBB38026-CE2E-77C3-9BA2-1D968BB76290}"/>
                                </a:ext>
                              </a:extLst>
                            </wpg:cNvPr>
                            <wpg:cNvGrpSpPr/>
                            <wpg:grpSpPr>
                              <a:xfrm>
                                <a:off x="3314700" y="0"/>
                                <a:ext cx="2880307" cy="1058205"/>
                                <a:chOff x="3314700" y="0"/>
                                <a:chExt cx="2880307" cy="1058205"/>
                              </a:xfrm>
                            </wpg:grpSpPr>
                            <wpg:grpSp>
                              <wpg:cNvPr id="2019759158" name="Group 2019759158">
                                <a:extLst>
                                  <a:ext uri="{FF2B5EF4-FFF2-40B4-BE49-F238E27FC236}">
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CCCC4DA6-7937-331D-FC63-29D66FEA2F88}"/>
                                  </a:ext>
                                </a:extLst>
                              </wpg:cNvPr>
                              <wpg:cNvGrpSpPr/>
                              <wpg:grpSpPr>
                                <a:xfrm>
                                  <a:off x="3314700" y="0"/>
                                  <a:ext cx="2880307" cy="1043772"/>
                                  <a:chOff x="3314700" y="0"/>
                                  <a:chExt cx="5178229" cy="1221740"/>
                                </a:xfrm>
                              </wpg:grpSpPr>
                              <wps:wsp>
                                <wps:cNvPr id="1727443525" name="Rectangle 1727443525">
                                  <a:extLst>
                                    <a:ext uri="{FF2B5EF4-FFF2-40B4-BE49-F238E27FC236}">
  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9FD38970-9E48-A2D4-2AFA-94546A3857D7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3314700" y="0"/>
                                    <a:ext cx="5178229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>
                                      <a:lumMod val="65000"/>
                                      <a:alpha val="74902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238433750" name="Rectangle 1238433750">
                                  <a:extLst>
                                    <a:ext uri="{FF2B5EF4-FFF2-40B4-BE49-F238E27FC236}">
  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7C66B981-ED96-9AE3-E77D-F5C3FDF0AAC8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7070529" y="0"/>
                                    <a:ext cx="1420495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168489">
                                      <a:alpha val="75000"/>
                                    </a:srgb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  <wps:wsp>
                              <wps:cNvPr id="1118987777" name="TextBox 7">
                                <a:extLst>
                                  <a:ext uri="{FF2B5EF4-FFF2-40B4-BE49-F238E27FC236}">
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62A50373-77E8-EB19-BEA3-3C0A9C69E211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4367578" y="41628"/>
                                  <a:ext cx="931348" cy="875367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F15E72" w:rsidRDefault="00F15E72" w:rsidP="00F15E72">
                                    <w:pPr>
                                      <w:bidi w:val="0"/>
                                      <w:spacing w:line="276" w:lineRule="auto"/>
                                      <w:jc w:val="center"/>
                                      <w:rPr>
                                        <w:rFonts w:eastAsia="Calibri"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eastAsia="Calibri"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>دليل المدرب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1360726204" name="TextBox 7">
                                <a:extLst>
                                  <a:ext uri="{FF2B5EF4-FFF2-40B4-BE49-F238E27FC236}">
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292FB854-CB09-EDA3-A41C-F97D4699B945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5385665" y="58605"/>
                                  <a:ext cx="790128" cy="99960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F15E72" w:rsidRDefault="00DC5D9D" w:rsidP="00F15E72">
                                    <w:pPr>
                                      <w:bidi w:val="0"/>
                                      <w:spacing w:line="276" w:lineRule="auto"/>
                                      <w:jc w:val="center"/>
                                      <w:rPr>
                                        <w:rFonts w:eastAsia="Calibri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eastAsia="Calibri" w:cs="Adobe Arabic" w:hint="cs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>125</w:t>
                                    </w:r>
                                    <w:r w:rsidR="00F15E72">
                                      <w:rPr>
                                        <w:rFonts w:eastAsia="Calibri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 xml:space="preserve"> صفحة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</wpg:grpSp>
                          <wpg:grpSp>
                            <wpg:cNvPr id="1965597079" name="Group 1965597079">
                              <a:extLst>
                                <a:ext uri="{FF2B5EF4-FFF2-40B4-BE49-F238E27FC236}">
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A89731A7-2203-63C9-3633-873B36332795}"/>
                                </a:ext>
                              </a:extLst>
                            </wpg:cNvPr>
                            <wpg:cNvGrpSpPr/>
                            <wpg:grpSpPr>
                              <a:xfrm flipH="1">
                                <a:off x="0" y="0"/>
                                <a:ext cx="2880307" cy="1043772"/>
                                <a:chOff x="0" y="0"/>
                                <a:chExt cx="2880307" cy="1043772"/>
                              </a:xfrm>
                            </wpg:grpSpPr>
                            <wpg:grpSp>
                              <wpg:cNvPr id="1891350486" name="Group 1891350486">
                                <a:extLst>
                                  <a:ext uri="{FF2B5EF4-FFF2-40B4-BE49-F238E27FC236}">
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BBDF90C7-3A87-2BB1-A3E1-26FBEB52381A}"/>
                                  </a:ext>
                                </a:extLst>
                              </wpg:cNvPr>
                              <wpg:cNvGrpSpPr/>
                              <wpg:grpSpPr>
                                <a:xfrm>
                                  <a:off x="0" y="0"/>
                                  <a:ext cx="2880307" cy="1043772"/>
                                  <a:chOff x="0" y="0"/>
                                  <a:chExt cx="5178229" cy="1221740"/>
                                </a:xfrm>
                              </wpg:grpSpPr>
                              <wps:wsp>
                                <wps:cNvPr id="1658189048" name="Rectangle 1658189048">
                                  <a:extLst>
                                    <a:ext uri="{FF2B5EF4-FFF2-40B4-BE49-F238E27FC236}">
  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246DD3C3-70B0-0AAF-4C6E-39ECC7B5BBC0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0" y="0"/>
                                    <a:ext cx="5178229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>
                                      <a:lumMod val="65000"/>
                                      <a:alpha val="74902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759236804" name="Rectangle 1759236804">
                                  <a:extLst>
                                    <a:ext uri="{FF2B5EF4-FFF2-40B4-BE49-F238E27FC236}">
  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BA333FD5-1813-9641-F4C0-2F1F59AAD322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3755829" y="0"/>
                                    <a:ext cx="1420495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168489">
                                      <a:alpha val="75000"/>
                                    </a:srgb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  <wps:wsp>
                              <wps:cNvPr id="607026983" name="TextBox 7">
                                <a:extLst>
                                  <a:ext uri="{FF2B5EF4-FFF2-40B4-BE49-F238E27FC236}">
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DCDE87E0-337A-3295-9B60-B6D13891A5B7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1022920" y="41628"/>
                                  <a:ext cx="961309" cy="715809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F15E72" w:rsidRDefault="00F15E72" w:rsidP="00F15E72">
                                    <w:pPr>
                                      <w:bidi w:val="0"/>
                                      <w:spacing w:line="276" w:lineRule="auto"/>
                                      <w:jc w:val="center"/>
                                      <w:rPr>
                                        <w:rFonts w:eastAsia="Calibri"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eastAsia="Calibri"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>دليل المتدرب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567884432" name="TextBox 7">
                                <a:extLst>
                                  <a:ext uri="{FF2B5EF4-FFF2-40B4-BE49-F238E27FC236}">
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8EDCDEE2-7637-DEA4-B954-D5484E46FDB0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2070966" y="58601"/>
                                  <a:ext cx="790128" cy="931788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F15E72" w:rsidRDefault="00F15E72" w:rsidP="00F15E72">
                                    <w:pPr>
                                      <w:bidi w:val="0"/>
                                      <w:spacing w:line="276" w:lineRule="auto"/>
                                      <w:jc w:val="center"/>
                                      <w:rPr>
                                        <w:rFonts w:eastAsia="Calibri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eastAsia="Calibri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>113 صفحة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1103680565" name="Group 1103680565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DCF714BD-4200-F248-5396-41AD55DB9D52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0" y="1391085"/>
                              <a:ext cx="5603875" cy="943610"/>
                              <a:chOff x="0" y="1391085"/>
                              <a:chExt cx="6195007" cy="1043772"/>
                            </a:xfrm>
                          </wpg:grpSpPr>
                          <wpg:grpSp>
                            <wpg:cNvPr id="467501776" name="Group 467501776">
                              <a:extLst>
                                <a:ext uri="{FF2B5EF4-FFF2-40B4-BE49-F238E27FC236}">
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946B5CD9-F573-FD13-5315-806A9F88F3A1}"/>
                                </a:ext>
                              </a:extLst>
                            </wpg:cNvPr>
                            <wpg:cNvGrpSpPr/>
                            <wpg:grpSpPr>
                              <a:xfrm>
                                <a:off x="3314700" y="1391085"/>
                                <a:ext cx="2880307" cy="1043772"/>
                                <a:chOff x="3314700" y="1391085"/>
                                <a:chExt cx="2880307" cy="1043772"/>
                              </a:xfrm>
                            </wpg:grpSpPr>
                            <wpg:grpSp>
                              <wpg:cNvPr id="1752924626" name="Group 1752924626">
                                <a:extLst>
                                  <a:ext uri="{FF2B5EF4-FFF2-40B4-BE49-F238E27FC236}">
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60A0E883-B7CC-D979-47EE-2FECD9E6D20B}"/>
                                  </a:ext>
                                </a:extLst>
                              </wpg:cNvPr>
                              <wpg:cNvGrpSpPr/>
                              <wpg:grpSpPr>
                                <a:xfrm>
                                  <a:off x="3314700" y="1391085"/>
                                  <a:ext cx="2880307" cy="1043772"/>
                                  <a:chOff x="3314700" y="1391085"/>
                                  <a:chExt cx="5178229" cy="1221740"/>
                                </a:xfrm>
                              </wpg:grpSpPr>
                              <wps:wsp>
                                <wps:cNvPr id="647792843" name="Rectangle 647792843">
                                  <a:extLst>
                                    <a:ext uri="{FF2B5EF4-FFF2-40B4-BE49-F238E27FC236}">
  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02ED36DC-2387-A59C-71EA-FC1867AC7278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3314700" y="1391085"/>
                                    <a:ext cx="5178229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>
                                      <a:lumMod val="65000"/>
                                      <a:alpha val="74902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527714436" name="Rectangle 527714436">
                                  <a:extLst>
                                    <a:ext uri="{FF2B5EF4-FFF2-40B4-BE49-F238E27FC236}">
  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72EE6705-0212-CF7E-6F0A-1C667BCFFA58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7070529" y="1391085"/>
                                    <a:ext cx="1420495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168489">
                                      <a:alpha val="75000"/>
                                    </a:srgb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  <wps:wsp>
                              <wps:cNvPr id="247129949" name="TextBox 7">
                                <a:extLst>
                                  <a:ext uri="{FF2B5EF4-FFF2-40B4-BE49-F238E27FC236}">
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F3A3DED9-779E-8519-2A12-922FF88F31DC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4367578" y="1432713"/>
                                  <a:ext cx="931348" cy="875367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F15E72" w:rsidRDefault="00F15E72" w:rsidP="00F15E72">
                                    <w:pPr>
                                      <w:bidi w:val="0"/>
                                      <w:spacing w:line="276" w:lineRule="auto"/>
                                      <w:jc w:val="center"/>
                                      <w:rPr>
                                        <w:rFonts w:eastAsia="Calibri"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eastAsia="Calibri"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>شرائح عرض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592591818" name="TextBox 7">
                                <a:extLst>
                                  <a:ext uri="{FF2B5EF4-FFF2-40B4-BE49-F238E27FC236}">
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E36FE6EF-D786-21EB-9DC6-B644DAC88F71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5385665" y="1449589"/>
                                  <a:ext cx="790128" cy="878724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F15E72" w:rsidRDefault="00DC5D9D" w:rsidP="00F15E72">
                                    <w:pPr>
                                      <w:bidi w:val="0"/>
                                      <w:spacing w:line="276" w:lineRule="auto"/>
                                      <w:jc w:val="center"/>
                                      <w:rPr>
                                        <w:rFonts w:eastAsia="Calibri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eastAsia="Calibri" w:cs="Adobe Arabic" w:hint="cs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>95</w:t>
                                    </w:r>
                                    <w:r w:rsidR="00F15E72">
                                      <w:rPr>
                                        <w:rFonts w:eastAsia="Calibri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 xml:space="preserve"> شريحة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</wpg:grpSp>
                          <wpg:grpSp>
                            <wpg:cNvPr id="1302049869" name="Group 1302049869">
                              <a:extLst>
                                <a:ext uri="{FF2B5EF4-FFF2-40B4-BE49-F238E27FC236}">
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2C041DB8-1284-8A42-3999-AACFFE68DBCF}"/>
                                </a:ext>
                              </a:extLst>
                            </wpg:cNvPr>
                            <wpg:cNvGrpSpPr/>
                            <wpg:grpSpPr>
                              <a:xfrm flipH="1">
                                <a:off x="0" y="1391085"/>
                                <a:ext cx="2880307" cy="1043772"/>
                                <a:chOff x="0" y="1391085"/>
                                <a:chExt cx="2880307" cy="1043772"/>
                              </a:xfrm>
                            </wpg:grpSpPr>
                            <wpg:grpSp>
                              <wpg:cNvPr id="1233874905" name="Group 1233874905">
                                <a:extLst>
                                  <a:ext uri="{FF2B5EF4-FFF2-40B4-BE49-F238E27FC236}">
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FFE701C1-FFBB-1267-EF3D-0C3D328E8522}"/>
                                  </a:ext>
                                </a:extLst>
                              </wpg:cNvPr>
                              <wpg:cNvGrpSpPr/>
                              <wpg:grpSpPr>
                                <a:xfrm>
                                  <a:off x="0" y="1391085"/>
                                  <a:ext cx="2880307" cy="1043772"/>
                                  <a:chOff x="0" y="1391085"/>
                                  <a:chExt cx="5178229" cy="1221740"/>
                                </a:xfrm>
                              </wpg:grpSpPr>
                              <wps:wsp>
                                <wps:cNvPr id="184297653" name="Rectangle 184297653">
                                  <a:extLst>
                                    <a:ext uri="{FF2B5EF4-FFF2-40B4-BE49-F238E27FC236}">
  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8CDFC5D3-0FD3-A627-8136-86D1F4318AA5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0" y="1391085"/>
                                    <a:ext cx="5178229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>
                                      <a:lumMod val="65000"/>
                                      <a:alpha val="74902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8426272" name="Rectangle 18426272">
                                  <a:extLst>
                                    <a:ext uri="{FF2B5EF4-FFF2-40B4-BE49-F238E27FC236}">
  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1A2A4D62-DB42-83D8-3227-E4BBA3852D74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3755829" y="1391085"/>
                                    <a:ext cx="1420495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168489">
                                      <a:alpha val="75000"/>
                                    </a:srgb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  <wps:wsp>
                              <wps:cNvPr id="1913159564" name="TextBox 7">
                                <a:extLst>
                                  <a:ext uri="{FF2B5EF4-FFF2-40B4-BE49-F238E27FC236}">
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5002F877-B12D-8BB0-9289-0625FE253EBE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1053637" y="1632997"/>
                                  <a:ext cx="961309" cy="715809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F15E72" w:rsidRDefault="00F15E72" w:rsidP="00F15E72">
                                    <w:pPr>
                                      <w:bidi w:val="0"/>
                                      <w:spacing w:line="276" w:lineRule="auto"/>
                                      <w:jc w:val="center"/>
                                      <w:rPr>
                                        <w:rFonts w:eastAsia="Calibri"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eastAsia="Calibri"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>ورقة عمل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166251744" name="TextBox 7">
                                <a:extLst>
                                  <a:ext uri="{FF2B5EF4-FFF2-40B4-BE49-F238E27FC236}">
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43ED9BAA-8278-737A-50E6-FBEF869729AF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2070966" y="1449589"/>
                                  <a:ext cx="790128" cy="931404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F15E72" w:rsidRDefault="00DC5D9D" w:rsidP="00F15E72">
                                    <w:pPr>
                                      <w:bidi w:val="0"/>
                                      <w:spacing w:line="276" w:lineRule="auto"/>
                                      <w:jc w:val="center"/>
                                      <w:rPr>
                                        <w:rFonts w:eastAsia="Calibri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eastAsia="Calibri" w:cs="Adobe Arabic" w:hint="cs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>6</w:t>
                                    </w:r>
                                    <w:r w:rsidR="00F15E72">
                                      <w:rPr>
                                        <w:rFonts w:eastAsia="Calibri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 xml:space="preserve"> صفحة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722343205" name="Group 722343205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D5839A48-2A29-9673-F3BC-C0ECDB5560BE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0" y="2782170"/>
                              <a:ext cx="5603875" cy="943610"/>
                              <a:chOff x="0" y="2782170"/>
                              <a:chExt cx="6195007" cy="1043772"/>
                            </a:xfrm>
                          </wpg:grpSpPr>
                          <wpg:grpSp>
                            <wpg:cNvPr id="1199809832" name="Group 1199809832">
                              <a:extLst>
                                <a:ext uri="{FF2B5EF4-FFF2-40B4-BE49-F238E27FC236}">
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99D74BCF-6F1B-D9B3-706C-0B268A68641D}"/>
                                </a:ext>
                              </a:extLst>
                            </wpg:cNvPr>
                            <wpg:cNvGrpSpPr/>
                            <wpg:grpSpPr>
                              <a:xfrm>
                                <a:off x="3314700" y="2782170"/>
                                <a:ext cx="2880307" cy="1043772"/>
                                <a:chOff x="3314700" y="2782170"/>
                                <a:chExt cx="2880307" cy="1043772"/>
                              </a:xfrm>
                            </wpg:grpSpPr>
                            <wpg:grpSp>
                              <wpg:cNvPr id="342887738" name="Group 342887738">
                                <a:extLst>
                                  <a:ext uri="{FF2B5EF4-FFF2-40B4-BE49-F238E27FC236}">
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F67873AB-7784-B5B4-0098-84F7DD7120E9}"/>
                                  </a:ext>
                                </a:extLst>
                              </wpg:cNvPr>
                              <wpg:cNvGrpSpPr/>
                              <wpg:grpSpPr>
                                <a:xfrm>
                                  <a:off x="3314700" y="2782170"/>
                                  <a:ext cx="2880307" cy="1043772"/>
                                  <a:chOff x="3314700" y="2782170"/>
                                  <a:chExt cx="5178229" cy="1221740"/>
                                </a:xfrm>
                              </wpg:grpSpPr>
                              <wps:wsp>
                                <wps:cNvPr id="866528566" name="Rectangle 866528566">
                                  <a:extLst>
                                    <a:ext uri="{FF2B5EF4-FFF2-40B4-BE49-F238E27FC236}">
  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A39552F2-ACE8-AEAD-A815-8DCE422DE440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3314700" y="2782170"/>
                                    <a:ext cx="5178229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>
                                      <a:lumMod val="65000"/>
                                      <a:alpha val="74902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346325422" name="Rectangle 1346325422">
                                  <a:extLst>
                                    <a:ext uri="{FF2B5EF4-FFF2-40B4-BE49-F238E27FC236}">
  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E7D5B380-F4C6-E412-5D42-D2B336F6C437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7070529" y="2782170"/>
                                    <a:ext cx="1420495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168489">
                                      <a:alpha val="75000"/>
                                    </a:srgb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  <wps:wsp>
                              <wps:cNvPr id="1583764458" name="TextBox 7">
                                <a:extLst>
                                  <a:ext uri="{FF2B5EF4-FFF2-40B4-BE49-F238E27FC236}">
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63246B60-7768-7BFA-5928-F1A3E23C447E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4367578" y="3053399"/>
                                  <a:ext cx="931348" cy="573496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F15E72" w:rsidRDefault="00F15E72" w:rsidP="00F15E72">
                                    <w:pPr>
                                      <w:bidi w:val="0"/>
                                      <w:spacing w:line="276" w:lineRule="auto"/>
                                      <w:jc w:val="center"/>
                                      <w:rPr>
                                        <w:rFonts w:eastAsia="Calibri"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eastAsia="Calibri"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>استمارة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987315354" name="TextBox 7">
                                <a:extLst>
                                  <a:ext uri="{FF2B5EF4-FFF2-40B4-BE49-F238E27FC236}">
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24EE478E-63E9-93C9-5EE7-8142AA56F654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5385665" y="2840577"/>
                                  <a:ext cx="790128" cy="941326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F15E72" w:rsidRDefault="00F15E72" w:rsidP="00F15E72">
                                    <w:pPr>
                                      <w:bidi w:val="0"/>
                                      <w:spacing w:line="276" w:lineRule="auto"/>
                                      <w:jc w:val="center"/>
                                      <w:rPr>
                                        <w:rFonts w:eastAsia="Calibri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eastAsia="Calibri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>5 صفحات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</wpg:grpSp>
                          <wpg:grpSp>
                            <wpg:cNvPr id="1256796124" name="Group 1256796124">
                              <a:extLst>
                                <a:ext uri="{FF2B5EF4-FFF2-40B4-BE49-F238E27FC236}">
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A1F63FA0-1556-D05D-2A6D-3DB2D3872229}"/>
                                </a:ext>
                              </a:extLst>
                            </wpg:cNvPr>
                            <wpg:cNvGrpSpPr/>
                            <wpg:grpSpPr>
                              <a:xfrm flipH="1">
                                <a:off x="0" y="2782170"/>
                                <a:ext cx="2880307" cy="1043772"/>
                                <a:chOff x="0" y="2782170"/>
                                <a:chExt cx="2880307" cy="1043772"/>
                              </a:xfrm>
                            </wpg:grpSpPr>
                            <wpg:grpSp>
                              <wpg:cNvPr id="1292361600" name="Group 1292361600">
                                <a:extLst>
                                  <a:ext uri="{FF2B5EF4-FFF2-40B4-BE49-F238E27FC236}">
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28979397-B74A-7F52-1C2F-62663041FC44}"/>
                                  </a:ext>
                                </a:extLst>
                              </wpg:cNvPr>
                              <wpg:cNvGrpSpPr/>
                              <wpg:grpSpPr>
                                <a:xfrm>
                                  <a:off x="0" y="2782170"/>
                                  <a:ext cx="2880307" cy="1043772"/>
                                  <a:chOff x="0" y="2782170"/>
                                  <a:chExt cx="5178229" cy="1221740"/>
                                </a:xfrm>
                              </wpg:grpSpPr>
                              <wps:wsp>
                                <wps:cNvPr id="364697199" name="Rectangle 364697199">
                                  <a:extLst>
                                    <a:ext uri="{FF2B5EF4-FFF2-40B4-BE49-F238E27FC236}">
  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EE224D67-BCED-8C32-77FA-DBF56C82794C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0" y="2782170"/>
                                    <a:ext cx="5178229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>
                                      <a:lumMod val="65000"/>
                                      <a:alpha val="74902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5047986" name="Rectangle 15047986">
                                  <a:extLst>
                                    <a:ext uri="{FF2B5EF4-FFF2-40B4-BE49-F238E27FC236}">
  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C15A62C3-11A3-13AD-F547-A0053118C9EA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3755829" y="2782170"/>
                                    <a:ext cx="1420495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168489">
                                      <a:alpha val="75000"/>
                                    </a:srgb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  <wps:wsp>
                              <wps:cNvPr id="1714783996" name="TextBox 7">
                                <a:extLst>
                                  <a:ext uri="{FF2B5EF4-FFF2-40B4-BE49-F238E27FC236}">
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2B90D0A3-2FAC-31B3-6253-DF9F1B8962B7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974555" y="2949292"/>
                                  <a:ext cx="1175928" cy="744384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F15E72" w:rsidRDefault="00F15E72" w:rsidP="00F15E72">
                                    <w:pPr>
                                      <w:spacing w:line="216" w:lineRule="auto"/>
                                      <w:jc w:val="center"/>
                                      <w:rPr>
                                        <w:rFonts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lang w:bidi="ar-EG"/>
                                      </w:rPr>
                                    </w:pPr>
                                    <w:r>
                                      <w:rPr>
                                        <w:rFonts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  <w:lang w:bidi="ar-EG"/>
                                      </w:rPr>
                                      <w:t>اختبار قبلي وبعدي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1824189744" name="TextBox 7">
                                <a:extLst>
                                  <a:ext uri="{FF2B5EF4-FFF2-40B4-BE49-F238E27FC236}">
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2E963FE0-7469-4F48-5ABB-9BC967700B72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2070965" y="2840775"/>
                                  <a:ext cx="790128" cy="425249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bodyPr wrap="square" rtlCol="0">
                                <a:noAutofit/>
                              </wps:bodyPr>
                            </wps:wsp>
                          </wpg:grpSp>
                        </wpg:grpSp>
                      </wpg:grpSp>
                      <pic:pic xmlns:pic="http://schemas.openxmlformats.org/drawingml/2006/picture">
                        <pic:nvPicPr>
                          <pic:cNvPr id="1215068312" name="Picture 1215068312" descr="Training 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5DFDAE7F-EC8F-3A46-4167-C57DD5AB2DA4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247343" y="187670"/>
                            <a:ext cx="606020" cy="6060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4869935" name="Picture 124869935" descr="Book 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26E184EF-8254-E332-EB23-C088F61CD11B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28808" y="72210"/>
                            <a:ext cx="730424" cy="7304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34177648" name="Picture 234177648" descr="Presentation 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3302BBB2-376B-2552-94C7-E52902E0FABD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245519" y="1588524"/>
                            <a:ext cx="609668" cy="60966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93917362" name="Picture 1093917362" descr="Document 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718B4109-1509-52E6-31D9-28A90A277D9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77892" y="1540703"/>
                            <a:ext cx="647119" cy="64711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65386706" name="Picture 565386706" descr="Exam 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47741173-DB1C-3588-4319-872A573A1EF7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200651" y="2930843"/>
                            <a:ext cx="671708" cy="67170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19973710" name="Picture 419973710" descr="Search 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C3D1ACA1-D3F2-C72F-7E45-68B21574B4B5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22227" y="2934724"/>
                            <a:ext cx="714733" cy="71473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group w14:anchorId="7003BD4C" id="Group 76" o:spid="_x0000_s1056" style="width:441.25pt;height:293.35pt;mso-position-horizontal-relative:char;mso-position-vertical-relative:line" coordsize="56038,37257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">
                <v:group id="Group 1031000455" o:spid="_x0000_s1057" style="position:absolute;width:56038;height:37257" coordsize="56038,372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">
                  <v:group id="Group 944829208" o:spid="_x0000_s1058" style="position:absolute;width:56038;height:9566" coordsize="61950,105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">
                    <v:group id="Group 1486617104" o:spid="_x0000_s1059" style="position:absolute;left:33147;width:28803;height:10582" coordorigin="33147" coordsize="28803,105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">
                      <v:group id="Group 2019759158" o:spid="_x0000_s1060" style="position:absolute;left:33147;width:28803;height:10437" coordorigin="33147" coordsize="51782,12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">
                        <v:rect id="Rectangle 1727443525" o:spid="_x0000_s1061" style="position:absolute;left:33147;width:51782;height:122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" fillcolor="#a5a5a5 [2092]" stroked="f" strokeweight="1pt">
                          <v:fill opacity="49087f"/>
                        </v:rect>
                        <v:rect id="Rectangle 1238433750" o:spid="_x0000_s1062" style="position:absolute;left:70705;width:14205;height:122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" fillcolor="#168489" stroked="f" strokeweight="1pt">
                          <v:fill opacity="49087f"/>
                        </v:rect>
                      </v:group>
                      <v:shape id="TextBox 7" o:spid="_x0000_s1063" type="#_x0000_t202" style="position:absolute;left:43675;top:416;width:9314;height:8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" filled="f" stroked="f">
                        <v:textbox>
                          <w:txbxContent>
                            <w:p w14:paraId="167810E8" w14:textId="77777777" w:rsidR="00F15E72" w:rsidRDefault="00F15E72" w:rsidP="00F15E72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>دليل المدرب</w:t>
                              </w:r>
                            </w:p>
                          </w:txbxContent>
                        </v:textbox>
                      </v:shape>
                      <v:shape id="TextBox 7" o:spid="_x0000_s1064" type="#_x0000_t202" style="position:absolute;left:53856;top:586;width:7901;height:99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" filled="f" stroked="f">
                        <v:textbox>
                          <w:txbxContent>
                            <w:p w14:paraId="3E5D7834" w14:textId="48521CB9" w:rsidR="00F15E72" w:rsidRDefault="00DC5D9D" w:rsidP="00F15E72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eastAsia="Calibri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eastAsia="Calibri" w:cs="Adobe Arabic" w:hint="cs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>125</w:t>
                              </w:r>
                              <w:r w:rsidR="00F15E72">
                                <w:rPr>
                                  <w:rFonts w:eastAsia="Calibri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 xml:space="preserve"> صفحة</w:t>
                              </w:r>
                            </w:p>
                          </w:txbxContent>
                        </v:textbox>
                      </v:shape>
                    </v:group>
                    <v:group id="Group 1965597079" o:spid="_x0000_s1065" style="position:absolute;width:28803;height:10437;flip:x" coordsize="28803,104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">
                      <v:group id="Group 1891350486" o:spid="_x0000_s1066" style="position:absolute;width:28803;height:10437" coordsize="51782,12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">
                        <v:rect id="Rectangle 1658189048" o:spid="_x0000_s1067" style="position:absolute;width:51782;height:122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" fillcolor="#a5a5a5 [2092]" stroked="f" strokeweight="1pt">
                          <v:fill opacity="49087f"/>
                        </v:rect>
                        <v:rect id="Rectangle 1759236804" o:spid="_x0000_s1068" style="position:absolute;left:37558;width:14205;height:122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" fillcolor="#168489" stroked="f" strokeweight="1pt">
                          <v:fill opacity="49087f"/>
                        </v:rect>
                      </v:group>
                      <v:shape id="TextBox 7" o:spid="_x0000_s1069" type="#_x0000_t202" style="position:absolute;left:10229;top:416;width:9613;height:71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" filled="f" stroked="f">
                        <v:textbox>
                          <w:txbxContent>
                            <w:p w14:paraId="00274433" w14:textId="77777777" w:rsidR="00F15E72" w:rsidRDefault="00F15E72" w:rsidP="00F15E72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>دليل المتدرب</w:t>
                              </w:r>
                            </w:p>
                          </w:txbxContent>
                        </v:textbox>
                      </v:shape>
                      <v:shape id="TextBox 7" o:spid="_x0000_s1070" type="#_x0000_t202" style="position:absolute;left:20709;top:586;width:7901;height:93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" filled="f" stroked="f">
                        <v:textbox>
                          <w:txbxContent>
                            <w:p w14:paraId="4EDF9028" w14:textId="77777777" w:rsidR="00F15E72" w:rsidRDefault="00F15E72" w:rsidP="00F15E72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eastAsia="Calibri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eastAsia="Calibri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>113 صفحة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Group 1103680565" o:spid="_x0000_s1071" style="position:absolute;top:13910;width:56038;height:9436" coordorigin=",13910" coordsize="61950,104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">
                    <v:group id="Group 467501776" o:spid="_x0000_s1072" style="position:absolute;left:33147;top:13910;width:28803;height:10438" coordorigin="33147,13910" coordsize="28803,104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">
                      <v:group id="Group 1752924626" o:spid="_x0000_s1073" style="position:absolute;left:33147;top:13910;width:28803;height:10438" coordorigin="33147,13910" coordsize="51782,12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">
                        <v:rect id="Rectangle 647792843" o:spid="_x0000_s1074" style="position:absolute;left:33147;top:13910;width:51782;height:122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" fillcolor="#a5a5a5 [2092]" stroked="f" strokeweight="1pt">
                          <v:fill opacity="49087f"/>
                        </v:rect>
                        <v:rect id="Rectangle 527714436" o:spid="_x0000_s1075" style="position:absolute;left:70705;top:13910;width:14205;height:122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" fillcolor="#168489" stroked="f" strokeweight="1pt">
                          <v:fill opacity="49087f"/>
                        </v:rect>
                      </v:group>
                      <v:shape id="TextBox 7" o:spid="_x0000_s1076" type="#_x0000_t202" style="position:absolute;left:43675;top:14327;width:9314;height:8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" filled="f" stroked="f">
                        <v:textbox>
                          <w:txbxContent>
                            <w:p w14:paraId="28AA8CE0" w14:textId="77777777" w:rsidR="00F15E72" w:rsidRDefault="00F15E72" w:rsidP="00F15E72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>شرائح عرض</w:t>
                              </w:r>
                            </w:p>
                          </w:txbxContent>
                        </v:textbox>
                      </v:shape>
                      <v:shape id="TextBox 7" o:spid="_x0000_s1077" type="#_x0000_t202" style="position:absolute;left:53856;top:14495;width:7901;height:8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" filled="f" stroked="f">
                        <v:textbox>
                          <w:txbxContent>
                            <w:p w14:paraId="25D38BCC" w14:textId="4CEEAE10" w:rsidR="00F15E72" w:rsidRDefault="00DC5D9D" w:rsidP="00F15E72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eastAsia="Calibri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eastAsia="Calibri" w:cs="Adobe Arabic" w:hint="cs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>95</w:t>
                              </w:r>
                              <w:r w:rsidR="00F15E72">
                                <w:rPr>
                                  <w:rFonts w:eastAsia="Calibri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 xml:space="preserve"> شريحة</w:t>
                              </w:r>
                            </w:p>
                          </w:txbxContent>
                        </v:textbox>
                      </v:shape>
                    </v:group>
                    <v:group id="Group 1302049869" o:spid="_x0000_s1078" style="position:absolute;top:13910;width:28803;height:10438;flip:x" coordorigin=",13910" coordsize="28803,104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">
                      <v:group id="Group 1233874905" o:spid="_x0000_s1079" style="position:absolute;top:13910;width:28803;height:10438" coordorigin=",13910" coordsize="51782,12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">
                        <v:rect id="Rectangle 184297653" o:spid="_x0000_s1080" style="position:absolute;top:13910;width:51782;height:122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" fillcolor="#a5a5a5 [2092]" stroked="f" strokeweight="1pt">
                          <v:fill opacity="49087f"/>
                        </v:rect>
                        <v:rect id="Rectangle 18426272" o:spid="_x0000_s1081" style="position:absolute;left:37558;top:13910;width:14205;height:122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" fillcolor="#168489" stroked="f" strokeweight="1pt">
                          <v:fill opacity="49087f"/>
                        </v:rect>
                      </v:group>
                      <v:shape id="TextBox 7" o:spid="_x0000_s1082" type="#_x0000_t202" style="position:absolute;left:10536;top:16329;width:9613;height:7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" filled="f" stroked="f">
                        <v:textbox>
                          <w:txbxContent>
                            <w:p w14:paraId="00768AA1" w14:textId="77777777" w:rsidR="00F15E72" w:rsidRDefault="00F15E72" w:rsidP="00F15E72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>ورقة عمل</w:t>
                              </w:r>
                            </w:p>
                          </w:txbxContent>
                        </v:textbox>
                      </v:shape>
                      <v:shape id="TextBox 7" o:spid="_x0000_s1083" type="#_x0000_t202" style="position:absolute;left:20709;top:14495;width:7901;height:93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" filled="f" stroked="f">
                        <v:textbox>
                          <w:txbxContent>
                            <w:p w14:paraId="430FF67A" w14:textId="4A90F7B8" w:rsidR="00F15E72" w:rsidRDefault="00DC5D9D" w:rsidP="00F15E72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eastAsia="Calibri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eastAsia="Calibri" w:cs="Adobe Arabic" w:hint="cs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>6</w:t>
                              </w:r>
                              <w:r w:rsidR="00F15E72">
                                <w:rPr>
                                  <w:rFonts w:eastAsia="Calibri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 xml:space="preserve"> صفحة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Group 722343205" o:spid="_x0000_s1084" style="position:absolute;top:27821;width:56038;height:9436" coordorigin=",27821" coordsize="61950,104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">
                    <v:group id="Group 1199809832" o:spid="_x0000_s1085" style="position:absolute;left:33147;top:27821;width:28803;height:10438" coordorigin="33147,27821" coordsize="28803,104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">
                      <v:group id="Group 342887738" o:spid="_x0000_s1086" style="position:absolute;left:33147;top:27821;width:28803;height:10438" coordorigin="33147,27821" coordsize="51782,12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">
                        <v:rect id="Rectangle 866528566" o:spid="_x0000_s1087" style="position:absolute;left:33147;top:27821;width:51782;height:122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" fillcolor="#a5a5a5 [2092]" stroked="f" strokeweight="1pt">
                          <v:fill opacity="49087f"/>
                        </v:rect>
                        <v:rect id="Rectangle 1346325422" o:spid="_x0000_s1088" style="position:absolute;left:70705;top:27821;width:14205;height:122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" fillcolor="#168489" stroked="f" strokeweight="1pt">
                          <v:fill opacity="49087f"/>
                        </v:rect>
                      </v:group>
                      <v:shape id="TextBox 7" o:spid="_x0000_s1089" type="#_x0000_t202" style="position:absolute;left:43675;top:30533;width:9314;height:57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" filled="f" stroked="f">
                        <v:textbox>
                          <w:txbxContent>
                            <w:p w14:paraId="0E2A1B5B" w14:textId="77777777" w:rsidR="00F15E72" w:rsidRDefault="00F15E72" w:rsidP="00F15E72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>استمارة</w:t>
                              </w:r>
                            </w:p>
                          </w:txbxContent>
                        </v:textbox>
                      </v:shape>
                      <v:shape id="TextBox 7" o:spid="_x0000_s1090" type="#_x0000_t202" style="position:absolute;left:53856;top:28405;width:7901;height:9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" filled="f" stroked="f">
                        <v:textbox>
                          <w:txbxContent>
                            <w:p w14:paraId="363E2CE6" w14:textId="77777777" w:rsidR="00F15E72" w:rsidRDefault="00F15E72" w:rsidP="00F15E72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eastAsia="Calibri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eastAsia="Calibri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>5 صفحات</w:t>
                              </w:r>
                            </w:p>
                          </w:txbxContent>
                        </v:textbox>
                      </v:shape>
                    </v:group>
                    <v:group id="Group 1256796124" o:spid="_x0000_s1091" style="position:absolute;top:27821;width:28803;height:10438;flip:x" coordorigin=",27821" coordsize="28803,104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">
                      <v:group id="Group 1292361600" o:spid="_x0000_s1092" style="position:absolute;top:27821;width:28803;height:10438" coordorigin=",27821" coordsize="51782,12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">
                        <v:rect id="Rectangle 364697199" o:spid="_x0000_s1093" style="position:absolute;top:27821;width:51782;height:122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" fillcolor="#a5a5a5 [2092]" stroked="f" strokeweight="1pt">
                          <v:fill opacity="49087f"/>
                        </v:rect>
                        <v:rect id="Rectangle 15047986" o:spid="_x0000_s1094" style="position:absolute;left:37558;top:27821;width:14205;height:122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" fillcolor="#168489" stroked="f" strokeweight="1pt">
                          <v:fill opacity="49087f"/>
                        </v:rect>
                      </v:group>
                      <v:shape id="TextBox 7" o:spid="_x0000_s1095" type="#_x0000_t202" style="position:absolute;left:9745;top:29492;width:11759;height:7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" filled="f" stroked="f">
                        <v:textbox>
                          <w:txbxContent>
                            <w:p w14:paraId="52CA19CF" w14:textId="77777777" w:rsidR="00F15E72" w:rsidRDefault="00F15E72" w:rsidP="00F15E72">
                              <w:pPr>
                                <w:spacing w:line="216" w:lineRule="auto"/>
                                <w:jc w:val="center"/>
                                <w:rPr>
                                  <w:rFonts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lang w:bidi="ar-EG"/>
                                </w:rPr>
                              </w:pPr>
                              <w:r>
                                <w:rPr>
                                  <w:rFonts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  <w:lang w:bidi="ar-EG"/>
                                </w:rPr>
                                <w:t>اختبار قبلي وبعدي</w:t>
                              </w:r>
                            </w:p>
                          </w:txbxContent>
                        </v:textbox>
                      </v:shape>
                      <v:shape id="TextBox 7" o:spid="_x0000_s1096" type="#_x0000_t202" style="position:absolute;left:20709;top:28407;width:7901;height:42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" filled="f" stroked="f"/>
                    </v:group>
                  </v:group>
                </v:group>
                <v:shape id="Picture 1215068312" o:spid="_x0000_s1097" type="#_x0000_t75" alt="Training " style="position:absolute;left:32473;top:1876;width:6060;height:60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">
                  <v:imagedata r:id="rId35" o:title="Training " gain="19661f" blacklevel="22938f"/>
                </v:shape>
                <v:shape id="Picture 124869935" o:spid="_x0000_s1098" type="#_x0000_t75" alt="Book " style="position:absolute;left:17288;top:722;width:7304;height:73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">
                  <v:imagedata r:id="rId36" o:title="Book " gain="19661f" blacklevel="22938f"/>
                </v:shape>
                <v:shape id="Picture 234177648" o:spid="_x0000_s1099" type="#_x0000_t75" alt="Presentation " style="position:absolute;left:32455;top:15885;width:6096;height:6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">
                  <v:imagedata r:id="rId37" o:title="Presentation " gain="19661f" blacklevel="22938f"/>
                </v:shape>
                <v:shape id="Picture 1093917362" o:spid="_x0000_s1100" type="#_x0000_t75" alt="Document " style="position:absolute;left:17778;top:15407;width:6472;height:64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">
                  <v:imagedata r:id="rId38" o:title="Document " gain="19661f" blacklevel="22938f"/>
                </v:shape>
                <v:shape id="Picture 565386706" o:spid="_x0000_s1101" type="#_x0000_t75" alt="Exam " style="position:absolute;left:32006;top:29308;width:6717;height:671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">
                  <v:imagedata r:id="rId39" o:title="Exam " gain="19661f" blacklevel="22938f"/>
                </v:shape>
                <v:shape id="Picture 419973710" o:spid="_x0000_s1102" type="#_x0000_t75" alt="Search " style="position:absolute;left:18222;top:29347;width:7147;height:7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">
                  <v:imagedata r:id="rId40" o:title="Search " gain="19661f" blacklevel="22938f"/>
                </v:shape>
                <w10:anchorlock/>
              </v:group>
            </w:pict>
          </mc:Fallback>
        </mc:AlternateContent>
      </w:r>
    </w:p>
    <w:bookmarkEnd w:id="0"/>
    <w:p w:rsidR="00DC2CFD" w:rsidRDefault="00DC2CFD" w:rsidP="00DC2CFD">
      <w:pPr>
        <w:rPr>
          <w:sz w:val="40"/>
          <w:szCs w:val="44"/>
          <w:rtl/>
          <w:lang w:bidi="ar-SY"/>
        </w:rPr>
      </w:pPr>
    </w:p>
    <w:p w:rsidR="005F43F4" w:rsidRDefault="005F43F4">
      <w:pPr>
        <w:bidi w:val="0"/>
        <w:spacing w:after="160" w:line="259" w:lineRule="auto"/>
        <w:jc w:val="left"/>
        <w:rPr>
          <w:sz w:val="40"/>
          <w:szCs w:val="44"/>
          <w:rtl/>
          <w:lang w:bidi="ar-SY"/>
        </w:rPr>
      </w:pPr>
      <w:r>
        <w:rPr>
          <w:sz w:val="40"/>
          <w:szCs w:val="44"/>
          <w:rtl/>
          <w:lang w:bidi="ar-SY"/>
        </w:rPr>
        <w:br w:type="page"/>
      </w:r>
    </w:p>
    <w:p w:rsidR="00A34119" w:rsidRPr="001C11A3" w:rsidRDefault="00DC5D9D" w:rsidP="005F43F4">
      <w:pPr>
        <w:spacing w:line="240" w:lineRule="auto"/>
        <w:jc w:val="center"/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</w:pPr>
      <w:r>
        <w:rPr>
          <w:rFonts w:cs="PT Bold Heading"/>
          <w:noProof/>
          <w:sz w:val="52"/>
          <w:szCs w:val="56"/>
          <w:rtl/>
        </w:rPr>
        <w:lastRenderedPageBreak/>
        <mc:AlternateContent>
          <mc:Choice Requires="wpg">
            <w:drawing>
              <wp:anchor distT="0" distB="0" distL="114300" distR="114300" simplePos="0" relativeHeight="252058624" behindDoc="0" locked="0" layoutInCell="1" allowOverlap="1" wp14:anchorId="5EF2BE9F" wp14:editId="2187D2FF">
                <wp:simplePos x="0" y="0"/>
                <wp:positionH relativeFrom="column">
                  <wp:posOffset>-381000</wp:posOffset>
                </wp:positionH>
                <wp:positionV relativeFrom="paragraph">
                  <wp:posOffset>-466725</wp:posOffset>
                </wp:positionV>
                <wp:extent cx="6851697" cy="7124768"/>
                <wp:effectExtent l="0" t="0" r="0" b="0"/>
                <wp:wrapNone/>
                <wp:docPr id="162" name="Group 1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1697" cy="7124768"/>
                          <a:chOff x="-498762" y="0"/>
                          <a:chExt cx="6851697" cy="7124768"/>
                        </a:xfrm>
                      </wpg:grpSpPr>
                      <wpg:grpSp>
                        <wpg:cNvPr id="1279981941" name="Group 1279981941"/>
                        <wpg:cNvGrpSpPr/>
                        <wpg:grpSpPr>
                          <a:xfrm>
                            <a:off x="-498762" y="2571750"/>
                            <a:ext cx="6086014" cy="4553018"/>
                            <a:chOff x="-660699" y="0"/>
                            <a:chExt cx="6086096" cy="4553341"/>
                          </a:xfrm>
                        </wpg:grpSpPr>
                        <wpg:grpSp>
                          <wpg:cNvPr id="1279981942" name="Group 25"/>
                          <wpg:cNvGrpSpPr/>
                          <wpg:grpSpPr>
                            <a:xfrm>
                              <a:off x="3130144" y="0"/>
                              <a:ext cx="2262225" cy="617953"/>
                              <a:chOff x="3849770" y="0"/>
                              <a:chExt cx="2262225" cy="617953"/>
                            </a:xfrm>
                          </wpg:grpSpPr>
                          <wpg:grpSp>
                            <wpg:cNvPr id="1279981943" name="Group 1279981943"/>
                            <wpg:cNvGrpSpPr/>
                            <wpg:grpSpPr>
                              <a:xfrm>
                                <a:off x="5606227" y="0"/>
                                <a:ext cx="505768" cy="515506"/>
                                <a:chOff x="5606227" y="0"/>
                                <a:chExt cx="505768" cy="515506"/>
                              </a:xfrm>
                            </wpg:grpSpPr>
                            <wps:wsp>
                              <wps:cNvPr id="1279981944" name="Oval 1279981944"/>
                              <wps:cNvSpPr/>
                              <wps:spPr>
                                <a:xfrm>
                                  <a:off x="5606227" y="0"/>
                                  <a:ext cx="505768" cy="51550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168489">
                                    <a:alpha val="75000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279981945" name="Picture 1279981945" descr="Target 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 cstate="print">
                                  <a:lum bright="70000" contrast="-70000"/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5692357" y="81472"/>
                                  <a:ext cx="352560" cy="352560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grpSp>
                          <wps:wsp>
                            <wps:cNvPr id="1279981946" name="TextBox 34"/>
                            <wps:cNvSpPr txBox="1"/>
                            <wps:spPr>
                              <a:xfrm>
                                <a:off x="3849770" y="69909"/>
                                <a:ext cx="1755163" cy="54804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DC5D9D" w:rsidRPr="00BC6FB1" w:rsidRDefault="00863EFF" w:rsidP="00863EFF">
                                  <w:pPr>
                                    <w:jc w:val="center"/>
                                    <w:rPr>
                                      <w:rFonts w:ascii="Adobe Arabic" w:eastAsia="GE Dinar One" w:hAnsi="Adobe Arabic" w:cs="Adobe Arabic"/>
                                      <w:b/>
                                      <w:b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  <w:lang w:bidi="ar-SY"/>
                                    </w:rPr>
                                  </w:pPr>
                                  <w:hyperlink r:id="rId42" w:history="1">
                                    <w:r w:rsidR="00DC5D9D" w:rsidRPr="00863EFF">
                                      <w:rPr>
                                        <w:rStyle w:val="Hyperlink"/>
                                        <w:rFonts w:ascii="Adobe Arabic" w:eastAsia="GE Dinar One" w:hAnsi="Adobe Arabic" w:cs="Adobe Arabic"/>
                                        <w:b/>
                                        <w:bCs/>
                                        <w:kern w:val="24"/>
                                        <w:sz w:val="44"/>
                                        <w:szCs w:val="44"/>
                                        <w:rtl/>
                                        <w:lang w:bidi="ar-SY"/>
                                      </w:rPr>
                                      <w:t>أهداف الجلسة</w:t>
                                    </w:r>
                                  </w:hyperlink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wpg:grpSp>
                        <wpg:grpSp>
                          <wpg:cNvPr id="1279981947" name="Group 26"/>
                          <wpg:cNvGrpSpPr/>
                          <wpg:grpSpPr>
                            <a:xfrm>
                              <a:off x="-30" y="9939"/>
                              <a:ext cx="2261265" cy="617885"/>
                              <a:chOff x="-30" y="0"/>
                              <a:chExt cx="2261573" cy="618510"/>
                            </a:xfrm>
                          </wpg:grpSpPr>
                          <wps:wsp>
                            <wps:cNvPr id="1279981948" name="Oval 1279981948"/>
                            <wps:cNvSpPr/>
                            <wps:spPr>
                              <a:xfrm>
                                <a:off x="1755775" y="0"/>
                                <a:ext cx="505768" cy="515506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68489">
                                  <a:alpha val="75000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279981949" name="TextBox 34"/>
                            <wps:cNvSpPr txBox="1"/>
                            <wps:spPr>
                              <a:xfrm>
                                <a:off x="-30" y="69911"/>
                                <a:ext cx="1756037" cy="54859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DC5D9D" w:rsidRPr="00BC6FB1" w:rsidRDefault="00863EFF" w:rsidP="00863EFF">
                                  <w:pPr>
                                    <w:jc w:val="center"/>
                                    <w:rPr>
                                      <w:rFonts w:ascii="Adobe Arabic" w:eastAsia="GE Dinar One" w:hAnsi="Adobe Arabic" w:cs="Adobe Arabic"/>
                                      <w:b/>
                                      <w:b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  <w:lang w:bidi="ar-SY"/>
                                    </w:rPr>
                                  </w:pPr>
                                  <w:hyperlink r:id="rId43" w:history="1">
                                    <w:r w:rsidR="00DC5D9D" w:rsidRPr="00863EFF">
                                      <w:rPr>
                                        <w:rStyle w:val="Hyperlink"/>
                                        <w:rFonts w:ascii="Adobe Arabic" w:eastAsia="GE Dinar One" w:hAnsi="Adobe Arabic" w:cs="Adobe Arabic" w:hint="cs"/>
                                        <w:b/>
                                        <w:bCs/>
                                        <w:kern w:val="24"/>
                                        <w:sz w:val="44"/>
                                        <w:szCs w:val="44"/>
                                        <w:rtl/>
                                        <w:lang w:bidi="ar-SY"/>
                                      </w:rPr>
                                      <w:t>محاور الجلسة</w:t>
                                    </w:r>
                                  </w:hyperlink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1279981950" name="Picture 1279981950" descr="Note 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4" cstate="print">
                                <a:lum bright="70000" contrast="-70000"/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832379" y="63971"/>
                                <a:ext cx="381525" cy="381525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grpSp>
                        <wps:wsp>
                          <wps:cNvPr id="1279981951" name="Text Box 1279981951"/>
                          <wps:cNvSpPr txBox="1"/>
                          <wps:spPr>
                            <a:xfrm>
                              <a:off x="2961323" y="874304"/>
                              <a:ext cx="2464074" cy="3288056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DC5D9D" w:rsidRPr="002C04B9" w:rsidRDefault="00DC5D9D" w:rsidP="00DC5D9D">
                                <w:pPr>
                                  <w:pStyle w:val="a"/>
                                  <w:spacing w:line="276" w:lineRule="auto"/>
                                  <w:rPr>
                                    <w:rFonts w:ascii="Sakkal Majalla" w:hAnsi="Sakkal Majalla" w:cs="Sakkal Majalla"/>
                                    <w:sz w:val="34"/>
                                    <w:szCs w:val="34"/>
                                    <w:rtl/>
                                  </w:rPr>
                                </w:pPr>
                                <w:r w:rsidRPr="002C04B9">
                                  <w:rPr>
                                    <w:rFonts w:ascii="Sakkal Majalla" w:hAnsi="Sakkal Majalla" w:cs="Sakkal Majalla" w:hint="cs"/>
                                    <w:sz w:val="34"/>
                                    <w:szCs w:val="34"/>
                                    <w:rtl/>
                                  </w:rPr>
                                  <w:t>عند الانتهاء من تنفيذ أنشطة هذه الجلسة التدريبية، سيتمكّن المشاركون من:</w:t>
                                </w:r>
                              </w:p>
                              <w:p w:rsidR="00DC5D9D" w:rsidRPr="00247375" w:rsidRDefault="00DC5D9D" w:rsidP="00DC5D9D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247375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توضيح </w:t>
                                </w:r>
                                <w:r w:rsidRPr="00247375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مفهوم الصحة النفسية والمهنية و</w:t>
                                </w:r>
                                <w:r w:rsidRPr="00247375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تحديد </w:t>
                                </w:r>
                                <w:r w:rsidRPr="00247375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أهميتها.  </w:t>
                                </w:r>
                              </w:p>
                              <w:p w:rsidR="00DC5D9D" w:rsidRPr="00247375" w:rsidRDefault="00DC5D9D" w:rsidP="00DC5D9D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247375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دراسة </w:t>
                                </w:r>
                                <w:r w:rsidRPr="00247375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العلاقة بين الصحة النفسية والإنتاجية في العمل.  </w:t>
                                </w:r>
                              </w:p>
                              <w:p w:rsidR="00DC5D9D" w:rsidRPr="00247375" w:rsidRDefault="00DC5D9D" w:rsidP="00DC5D9D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247375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تحديد </w:t>
                                </w:r>
                                <w:r w:rsidRPr="00247375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علامات الصحة النفسية السليمة في بيئة العمل.  </w:t>
                                </w:r>
                              </w:p>
                              <w:p w:rsidR="00DC5D9D" w:rsidRPr="00247375" w:rsidRDefault="00DC5D9D" w:rsidP="00DC5D9D">
                                <w:pPr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79856704" name="Text Box 1579856704"/>
                          <wps:cNvSpPr txBox="1"/>
                          <wps:spPr>
                            <a:xfrm>
                              <a:off x="-660699" y="874056"/>
                              <a:ext cx="2916297" cy="36792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DC5D9D" w:rsidRPr="00247375" w:rsidRDefault="00DC5D9D" w:rsidP="00DC5D9D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247375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تمهيد.</w:t>
                                </w:r>
                              </w:p>
                              <w:p w:rsidR="00DC5D9D" w:rsidRPr="00247375" w:rsidRDefault="00DC5D9D" w:rsidP="00DC5D9D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247375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المقدّمة.</w:t>
                                </w:r>
                              </w:p>
                              <w:p w:rsidR="00DC5D9D" w:rsidRPr="00247375" w:rsidRDefault="00DC5D9D" w:rsidP="00DC5D9D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247375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نشاط تعارف المشاركين.</w:t>
                                </w:r>
                              </w:p>
                              <w:p w:rsidR="00DC5D9D" w:rsidRPr="00247375" w:rsidRDefault="00DC5D9D" w:rsidP="00DC5D9D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247375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مشاهدة فيديو تدريبي.</w:t>
                                </w:r>
                              </w:p>
                              <w:p w:rsidR="00DC5D9D" w:rsidRPr="00247375" w:rsidRDefault="00DC5D9D" w:rsidP="00DC5D9D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247375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مفهوم الصحة النفسية والمهنية وأهميتها.  </w:t>
                                </w:r>
                              </w:p>
                              <w:p w:rsidR="00DC5D9D" w:rsidRPr="00247375" w:rsidRDefault="00DC5D9D" w:rsidP="00DC5D9D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247375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العلاقة بين الصحة النفسية والإنتاجية في العمل.  </w:t>
                                </w:r>
                              </w:p>
                              <w:p w:rsidR="00DC5D9D" w:rsidRPr="00247375" w:rsidRDefault="00DC5D9D" w:rsidP="00DC5D9D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247375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علامات الصحة النفسية السليمة في بيئة العمل.  </w:t>
                                </w:r>
                              </w:p>
                              <w:p w:rsidR="00DC5D9D" w:rsidRPr="00247375" w:rsidRDefault="00DC5D9D" w:rsidP="00DC5D9D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247375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تمرين</w:t>
                                </w:r>
                                <w:r w:rsidRPr="00247375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"</w:t>
                                </w:r>
                                <w:r w:rsidRPr="00247375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التعرف على الذات</w:t>
                                </w:r>
                                <w:r w:rsidRPr="00247375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".</w:t>
                                </w:r>
                              </w:p>
                              <w:p w:rsidR="00DC5D9D" w:rsidRPr="00247375" w:rsidRDefault="00DC5D9D" w:rsidP="00DC5D9D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247375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نشاط</w:t>
                                </w:r>
                                <w:r w:rsidRPr="00247375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تدريبي "</w:t>
                                </w:r>
                                <w:r w:rsidRPr="00247375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قصة نجاح</w:t>
                                </w:r>
                                <w:r w:rsidRPr="00247375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".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246116251" name="Group 1246116251"/>
                        <wpg:cNvGrpSpPr/>
                        <wpg:grpSpPr>
                          <a:xfrm>
                            <a:off x="-3" y="0"/>
                            <a:ext cx="6352938" cy="2125198"/>
                            <a:chOff x="-3" y="0"/>
                            <a:chExt cx="6352938" cy="2125198"/>
                          </a:xfrm>
                        </wpg:grpSpPr>
                        <pic:pic xmlns:pic="http://schemas.openxmlformats.org/drawingml/2006/picture">
                          <pic:nvPicPr>
                            <pic:cNvPr id="1246116252" name="Picture 1246116252" descr="Calendar 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5" cstate="print">
                              <a:lum bright="70000" contrast="-70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546035" y="0"/>
                              <a:ext cx="526415" cy="5264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246116253" name="TextBox 34"/>
                          <wps:cNvSpPr txBox="1"/>
                          <wps:spPr>
                            <a:xfrm>
                              <a:off x="5220730" y="872343"/>
                              <a:ext cx="1132205" cy="12528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DC5D9D" w:rsidRPr="00F01FA2" w:rsidRDefault="00DC5D9D" w:rsidP="00863EFF">
                                <w:pPr>
                                  <w:jc w:val="center"/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 w:rsidRPr="00F01FA2"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اليوم </w:t>
                                </w:r>
                                <w:r>
                                  <w:rPr>
                                    <w:rFonts w:ascii="Adobe Arabic" w:eastAsia="GE Dinar One" w:hAnsi="Adobe Arabic" w:cs="Adobe Arabic" w:hint="cs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الأول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246116254" name="TextBox 34"/>
                          <wps:cNvSpPr txBox="1"/>
                          <wps:spPr>
                            <a:xfrm>
                              <a:off x="2494599" y="19867"/>
                              <a:ext cx="2430145" cy="6724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DC5D9D" w:rsidRPr="00F01FA2" w:rsidRDefault="00DC5D9D" w:rsidP="00DC5D9D">
                                <w:pPr>
                                  <w:bidi w:val="0"/>
                                  <w:jc w:val="center"/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 w:rsidRPr="00F01FA2"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الجلسة </w:t>
                                </w:r>
                                <w:r>
                                  <w:rPr>
                                    <w:rFonts w:ascii="Adobe Arabic" w:eastAsia="GE Dinar One" w:hAnsi="Adobe Arabic" w:cs="Adobe Arabic" w:hint="cs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الأولى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246116255" name="TextBox 34"/>
                          <wps:cNvSpPr txBox="1"/>
                          <wps:spPr>
                            <a:xfrm>
                              <a:off x="-3" y="1290849"/>
                              <a:ext cx="4566920" cy="6724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DC5D9D" w:rsidRPr="00F01FA2" w:rsidRDefault="00DC5D9D" w:rsidP="00863EFF">
                                <w:pPr>
                                  <w:jc w:val="center"/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 w:rsidRPr="00247375"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مقد</w:t>
                                </w:r>
                                <w:r w:rsidRPr="00247375">
                                  <w:rPr>
                                    <w:rFonts w:ascii="Adobe Arabic" w:eastAsia="GE Dinar One" w:hAnsi="Adobe Arabic" w:cs="Adobe Arabic" w:hint="cs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ّ</w:t>
                                </w:r>
                                <w:r w:rsidRPr="00247375"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مة في الصحة النفسية والمهنية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62" o:spid="_x0000_s1103" style="position:absolute;left:0;text-align:left;margin-left:-30pt;margin-top:-36.75pt;width:539.5pt;height:561pt;z-index:252058624;mso-position-horizontal-relative:text;mso-position-vertical-relative:text;mso-width-relative:margin;mso-height-relative:margin" coordorigin="-4987" coordsize="68516,71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">
                <v:group id="Group 1279981941" o:spid="_x0000_s1104" style="position:absolute;left:-4987;top:25717;width:60859;height:45530" coordorigin="-6606" coordsize="60860,455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">
                  <v:group id="Group 25" o:spid="_x0000_s1105" style="position:absolute;left:31301;width:22622;height:6179" coordorigin="38497" coordsize="22622,61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">
                    <v:group id="Group 1279981943" o:spid="_x0000_s1106" style="position:absolute;left:56062;width:5057;height:5155" coordorigin="56062" coordsize="5057,5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">
                      <v:oval id="Oval 1279981944" o:spid="_x0000_s1107" style="position:absolute;left:56062;width:5057;height:51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6uP8gA&#10;AADjAAAADwAAAGRycy9kb3ducmV2LnhtbERPX2vCMBB/H/gdwgl7m6ld2Ww1igiyMdzDrPh8NGdb&#10;bC4lyWr99stgsMf7/b/VZjSdGMj51rKC+SwBQVxZ3XKt4FTunxYgfEDW2FkmBXfysFlPHlZYaHvj&#10;LxqOoRYxhH2BCpoQ+kJKXzVk0M9sTxy5i3UGQzxdLbXDWww3nUyT5EUabDk2NNjTrqHqevw2Cg7m&#10;uTwPmXu796fD+frhzOe+TJV6nI7bJYhAY/gX/7nfdZyfvub5Yp5nGfz+FAGQ6x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Bjq4/yAAAAOMAAAAPAAAAAAAAAAAAAAAAAJgCAABk&#10;cnMvZG93bnJldi54bWxQSwUGAAAAAAQABAD1AAAAjQMAAAAA&#10;" fillcolor="#168489" stroked="f" strokeweight="1pt">
                        <v:fill opacity="49087f"/>
                        <v:stroke joinstyle="miter"/>
                      </v:oval>
                      <v:shape id="Picture 1279981945" o:spid="_x0000_s1108" type="#_x0000_t75" alt="Target " style="position:absolute;left:56923;top:814;width:3526;height:352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">
                        <v:imagedata r:id="rId46" o:title="Target " gain="19661f" blacklevel="22938f"/>
                      </v:shape>
                    </v:group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109" type="#_x0000_t202" style="position:absolute;left:38497;top:699;width:17552;height:5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tArsYA&#10;AADjAAAADwAAAGRycy9kb3ducmV2LnhtbERPzUrDQBC+C32HZQre7CZFaxO7LaUq9ODFGu9DdsyG&#10;ZmdDdmzSt3cFweN8/7PZTb5TFxpiG9hAvshAEdfBttwYqD5e79agoiBb7AKTgStF2G1nNxssbRj5&#10;nS4naVQK4ViiASfSl1rH2pHHuAg9ceK+wuBR0jk02g44pnDf6WWWrbTHllODw54Ojurz6dsbELH7&#10;/Fq9+Hj8nN6eR5fVD1gZczuf9k+ghCb5F/+5jzbNXz4WxTov7lfw+1MCQG9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jtArsYAAADjAAAADwAAAAAAAAAAAAAAAACYAgAAZHJz&#10;L2Rvd25yZXYueG1sUEsFBgAAAAAEAAQA9QAAAIsDAAAAAA==&#10;" filled="f" stroked="f">
                      <v:textbox style="mso-fit-shape-to-text:t">
                        <w:txbxContent>
                          <w:p w:rsidR="00DC5D9D" w:rsidRPr="00BC6FB1" w:rsidRDefault="00863EFF" w:rsidP="00863EFF">
                            <w:pPr>
                              <w:jc w:val="center"/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lang w:bidi="ar-SY"/>
                              </w:rPr>
                            </w:pPr>
                            <w:hyperlink r:id="rId47" w:history="1">
                              <w:r w:rsidR="00DC5D9D" w:rsidRPr="00863EFF">
                                <w:rPr>
                                  <w:rStyle w:val="Hyperlink"/>
                                  <w:rFonts w:ascii="Adobe Arabic" w:eastAsia="GE Dinar One" w:hAnsi="Adobe Arabic" w:cs="Adobe Arabic"/>
                                  <w:b/>
                                  <w:bCs/>
                                  <w:kern w:val="24"/>
                                  <w:sz w:val="44"/>
                                  <w:szCs w:val="44"/>
                                  <w:rtl/>
                                  <w:lang w:bidi="ar-SY"/>
                                </w:rPr>
                                <w:t>أهداف الجلسة</w:t>
                              </w:r>
                            </w:hyperlink>
                          </w:p>
                        </w:txbxContent>
                      </v:textbox>
                    </v:shape>
                  </v:group>
                  <v:group id="Group 26" o:spid="_x0000_s1110" style="position:absolute;top:99;width:22612;height:6179" coordorigin="" coordsize="22615,61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">
                    <v:oval id="Oval 1279981948" o:spid="_x0000_s1111" style="position:absolute;left:17557;width:5058;height:51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OkOssA&#10;AADjAAAADwAAAGRycy9kb3ducmV2LnhtbESPQUvDQBCF74L/YRnBm900Fm1it0WEokh7sCk9D9kx&#10;Cc3Oht01Tf+9cxA8zrw3732z2kyuVyOF2Hk2MJ9loIhrbztuDByr7cMSVEzIFnvPZOBKETbr25sV&#10;ltZf+IvGQ2qUhHAs0UCb0lBqHeuWHMaZH4hF+/bBYZIxNNoGvEi463WeZU/aYcfS0OJAby3V58OP&#10;M7Bzj9VpXIT363Dcnc6fwe23VW7M/d30+gIq0ZT+zX/XH1bw8+eiWM6LhUDLT7IAvf4F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BAw6Q6ywAAAOMAAAAPAAAAAAAAAAAAAAAAAJgC&#10;AABkcnMvZG93bnJldi54bWxQSwUGAAAAAAQABAD1AAAAkAMAAAAA&#10;" fillcolor="#168489" stroked="f" strokeweight="1pt">
                      <v:fill opacity="49087f"/>
                      <v:stroke joinstyle="miter"/>
                    </v:oval>
                    <v:shape id="_x0000_s1112" type="#_x0000_t202" style="position:absolute;top:699;width:17560;height:5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TU3MYA&#10;AADjAAAADwAAAGRycy9kb3ducmV2LnhtbERPS0vDQBC+C/0PyxS82U2K2iZ2W4oP6MFL23gfsmM2&#10;mJ0N2bFJ/70rCB7ne89mN/lOXWiIbWAD+SIDRVwH23JjoDq/3a1BRUG22AUmA1eKsNvObjZY2jDy&#10;kS4naVQK4ViiASfSl1rH2pHHuAg9ceI+w+BR0jk02g44pnDf6WWWPWqPLacGhz09O6q/Tt/egIjd&#10;59fq1cfDx/T+MrqsfsDKmNv5tH8CJTTJv/jPfbBp/nJVFOu8uC/g96cEgN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6TU3MYAAADjAAAADwAAAAAAAAAAAAAAAACYAgAAZHJz&#10;L2Rvd25yZXYueG1sUEsFBgAAAAAEAAQA9QAAAIsDAAAAAA==&#10;" filled="f" stroked="f">
                      <v:textbox style="mso-fit-shape-to-text:t">
                        <w:txbxContent>
                          <w:p w:rsidR="00DC5D9D" w:rsidRPr="00BC6FB1" w:rsidRDefault="00863EFF" w:rsidP="00863EFF">
                            <w:pPr>
                              <w:jc w:val="center"/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lang w:bidi="ar-SY"/>
                              </w:rPr>
                            </w:pPr>
                            <w:hyperlink r:id="rId48" w:history="1">
                              <w:r w:rsidR="00DC5D9D" w:rsidRPr="00863EFF">
                                <w:rPr>
                                  <w:rStyle w:val="Hyperlink"/>
                                  <w:rFonts w:ascii="Adobe Arabic" w:eastAsia="GE Dinar One" w:hAnsi="Adobe Arabic" w:cs="Adobe Arabic" w:hint="cs"/>
                                  <w:b/>
                                  <w:bCs/>
                                  <w:kern w:val="24"/>
                                  <w:sz w:val="44"/>
                                  <w:szCs w:val="44"/>
                                  <w:rtl/>
                                  <w:lang w:bidi="ar-SY"/>
                                </w:rPr>
                                <w:t>محاور الجلسة</w:t>
                              </w:r>
                            </w:hyperlink>
                          </w:p>
                        </w:txbxContent>
                      </v:textbox>
                    </v:shape>
                    <v:shape id="Picture 1279981950" o:spid="_x0000_s1113" type="#_x0000_t75" alt="Note " style="position:absolute;left:18323;top:639;width:3816;height:381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">
                      <v:imagedata r:id="rId49" o:title="Note " gain="19661f" blacklevel="22938f"/>
                    </v:shape>
                  </v:group>
                  <v:shape id="Text Box 1279981951" o:spid="_x0000_s1114" type="#_x0000_t202" style="position:absolute;left:29613;top:8743;width:24640;height:328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CjYMkA&#10;AADjAAAADwAAAGRycy9kb3ducmV2LnhtbERPzWrCQBC+F3yHZYTe6iYB2yS6igTEUtqD1ou3MTsm&#10;wexszG417dN3C0KP8/3PfDmYVlypd41lBfEkAkFcWt1wpWD/uX5KQTiPrLG1TAq+ycFyMXqYY67t&#10;jbd03flKhBB2OSqove9yKV1Zk0E3sR1x4E62N+jD2VdS93gL4aaVSRQ9S4MNh4YaOypqKs+7L6Pg&#10;rVh/4PaYmPSnLTbvp1V32R+mSj2Oh9UMhKfB/4vv7lcd5icvWZbG2TSGv58CAHLxC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7bCjYMkAAADjAAAADwAAAAAAAAAAAAAAAACYAgAA&#10;ZHJzL2Rvd25yZXYueG1sUEsFBgAAAAAEAAQA9QAAAI4DAAAAAA==&#10;" filled="f" stroked="f" strokeweight=".5pt">
                    <v:textbox>
                      <w:txbxContent>
                        <w:p w:rsidR="00DC5D9D" w:rsidRPr="002C04B9" w:rsidRDefault="00DC5D9D" w:rsidP="00DC5D9D">
                          <w:pPr>
                            <w:pStyle w:val="a"/>
                            <w:spacing w:line="276" w:lineRule="auto"/>
                            <w:rPr>
                              <w:rFonts w:ascii="Sakkal Majalla" w:hAnsi="Sakkal Majalla" w:cs="Sakkal Majalla"/>
                              <w:sz w:val="34"/>
                              <w:szCs w:val="34"/>
                              <w:rtl/>
                            </w:rPr>
                          </w:pPr>
                          <w:r w:rsidRPr="002C04B9">
                            <w:rPr>
                              <w:rFonts w:ascii="Sakkal Majalla" w:hAnsi="Sakkal Majalla" w:cs="Sakkal Majalla" w:hint="cs"/>
                              <w:sz w:val="34"/>
                              <w:szCs w:val="34"/>
                              <w:rtl/>
                            </w:rPr>
                            <w:t>عند الانتهاء من تنفيذ أنشطة هذه الجلسة التدريبية، سيتمكّن المشاركون من:</w:t>
                          </w:r>
                        </w:p>
                        <w:p w:rsidR="00DC5D9D" w:rsidRPr="00247375" w:rsidRDefault="00DC5D9D" w:rsidP="00DC5D9D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247375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توضيح </w:t>
                          </w:r>
                          <w:r w:rsidRPr="00247375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مفهوم الصحة النفسية والمهنية و</w:t>
                          </w:r>
                          <w:r w:rsidRPr="00247375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تحديد </w:t>
                          </w:r>
                          <w:r w:rsidRPr="00247375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أهميتها.  </w:t>
                          </w:r>
                        </w:p>
                        <w:p w:rsidR="00DC5D9D" w:rsidRPr="00247375" w:rsidRDefault="00DC5D9D" w:rsidP="00DC5D9D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247375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دراسة </w:t>
                          </w:r>
                          <w:r w:rsidRPr="00247375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العلاقة بين الصحة النفسية والإنتاجية في العمل.  </w:t>
                          </w:r>
                        </w:p>
                        <w:p w:rsidR="00DC5D9D" w:rsidRPr="00247375" w:rsidRDefault="00DC5D9D" w:rsidP="00DC5D9D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247375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تحديد </w:t>
                          </w:r>
                          <w:r w:rsidRPr="00247375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علامات الصحة النفسية السليمة في بيئة العمل.  </w:t>
                          </w:r>
                        </w:p>
                        <w:p w:rsidR="00DC5D9D" w:rsidRPr="00247375" w:rsidRDefault="00DC5D9D" w:rsidP="00DC5D9D">
                          <w:pPr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</w:p>
                      </w:txbxContent>
                    </v:textbox>
                  </v:shape>
                  <v:shape id="Text Box 1579856704" o:spid="_x0000_s1115" type="#_x0000_t202" style="position:absolute;left:-6606;top:8740;width:29161;height:367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Ed2soA&#10;AADjAAAADwAAAGRycy9kb3ducmV2LnhtbERPzWrCQBC+C77DMkJvuqk0mqauIgFpKXoweultmh2T&#10;0Oxsmt1q2qd3C4LH+f5nsepNI87UudqygsdJBIK4sLrmUsHxsBknIJxH1thYJgW/5GC1HA4WmGp7&#10;4T2dc1+KEMIuRQWV920qpSsqMugmtiUO3Ml2Bn04u1LqDi8h3DRyGkUzabDm0FBhS1lFxVf+YxS8&#10;Z5sd7j+nJvlrstftad1+Hz9ipR5G/foFhKfe38U395sO8+P5cxLP5tET/P8UAJDLK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P0BHdrKAAAA4wAAAA8AAAAAAAAAAAAAAAAAmAIA&#10;AGRycy9kb3ducmV2LnhtbFBLBQYAAAAABAAEAPUAAACPAwAAAAA=&#10;" filled="f" stroked="f" strokeweight=".5pt">
                    <v:textbox>
                      <w:txbxContent>
                        <w:p w:rsidR="00DC5D9D" w:rsidRPr="00247375" w:rsidRDefault="00DC5D9D" w:rsidP="00DC5D9D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247375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تمهيد.</w:t>
                          </w:r>
                        </w:p>
                        <w:p w:rsidR="00DC5D9D" w:rsidRPr="00247375" w:rsidRDefault="00DC5D9D" w:rsidP="00DC5D9D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247375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المقدّمة.</w:t>
                          </w:r>
                        </w:p>
                        <w:p w:rsidR="00DC5D9D" w:rsidRPr="00247375" w:rsidRDefault="00DC5D9D" w:rsidP="00DC5D9D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247375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نشاط تعارف المشاركين.</w:t>
                          </w:r>
                        </w:p>
                        <w:p w:rsidR="00DC5D9D" w:rsidRPr="00247375" w:rsidRDefault="00DC5D9D" w:rsidP="00DC5D9D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247375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مشاهدة فيديو تدريبي.</w:t>
                          </w:r>
                        </w:p>
                        <w:p w:rsidR="00DC5D9D" w:rsidRPr="00247375" w:rsidRDefault="00DC5D9D" w:rsidP="00DC5D9D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247375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مفهوم الصحة النفسية والمهنية وأهميتها.  </w:t>
                          </w:r>
                        </w:p>
                        <w:p w:rsidR="00DC5D9D" w:rsidRPr="00247375" w:rsidRDefault="00DC5D9D" w:rsidP="00DC5D9D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247375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العلاقة بين الصحة النفسية والإنتاجية في العمل.  </w:t>
                          </w:r>
                        </w:p>
                        <w:p w:rsidR="00DC5D9D" w:rsidRPr="00247375" w:rsidRDefault="00DC5D9D" w:rsidP="00DC5D9D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247375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علامات الصحة النفسية السليمة في بيئة العمل.  </w:t>
                          </w:r>
                        </w:p>
                        <w:p w:rsidR="00DC5D9D" w:rsidRPr="00247375" w:rsidRDefault="00DC5D9D" w:rsidP="00DC5D9D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247375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تمرين</w:t>
                          </w:r>
                          <w:r w:rsidRPr="00247375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"</w:t>
                          </w:r>
                          <w:r w:rsidRPr="00247375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التعرف على الذات</w:t>
                          </w:r>
                          <w:r w:rsidRPr="00247375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".</w:t>
                          </w:r>
                        </w:p>
                        <w:p w:rsidR="00DC5D9D" w:rsidRPr="00247375" w:rsidRDefault="00DC5D9D" w:rsidP="00DC5D9D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247375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نشاط</w:t>
                          </w:r>
                          <w:r w:rsidRPr="00247375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تدريبي "</w:t>
                          </w:r>
                          <w:r w:rsidRPr="00247375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قصة نجاح</w:t>
                          </w:r>
                          <w:r w:rsidRPr="00247375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".</w:t>
                          </w:r>
                        </w:p>
                      </w:txbxContent>
                    </v:textbox>
                  </v:shape>
                </v:group>
                <v:group id="Group 1246116251" o:spid="_x0000_s1116" style="position:absolute;width:63529;height:21251" coordorigin="" coordsize="63529,212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D3/HMzIAAAA&#10;4wAAAA8AAAAAAAAAAAAAAAAAqgIAAGRycy9kb3ducmV2LnhtbFBLBQYAAAAABAAEAPoAAACfAwAA&#10;AAA=&#10;">
                  <v:shape id="Picture 1246116252" o:spid="_x0000_s1117" type="#_x0000_t75" alt="Calendar " style="position:absolute;left:55460;width:5264;height:52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ztOYPHAAAA4wAAAA8AAABkcnMvZG93bnJldi54bWxET19LwzAQfxf2HcIJvrm0Vcuoy8YoyERh&#10;sG4vezuaMy02l5LErn57Iwg+3u//rbezHcREPvSOFeTLDARx63TPRsH59HK/AhEissbBMSn4pgDb&#10;zeJmjZV2Vz7S1EQjUgiHChV0MY6VlKHtyGJYupE4cR/OW4zp9EZqj9cUbgdZZFkpLfacGjocqe6o&#10;/Wy+rIKHt708mGl12bt3c/RNqBt3qJW6u513zyAizfFf/Od+1Wl+8VjmeVk8FfD7UwJAbn4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EztOYPHAAAA4wAAAA8AAAAAAAAAAAAA&#10;AAAAnwIAAGRycy9kb3ducmV2LnhtbFBLBQYAAAAABAAEAPcAAACTAwAAAAA=&#10;">
                    <v:imagedata r:id="rId50" o:title="Calendar " gain="19661f" blacklevel="22938f"/>
                    <v:path arrowok="t"/>
                  </v:shape>
                  <v:shape id="_x0000_s1118" type="#_x0000_t202" style="position:absolute;left:52207;top:8723;width:11322;height:125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IOUcUA&#10;AADjAAAADwAAAGRycy9kb3ducmV2LnhtbERPzUrDQBC+C77DMoI3u0m0QWK3pVSFHnqxxvuQHbPB&#10;7GzITpv07V2h4HG+/1ltZt+rM42xC2wgX2SgiJtgO24N1J/vD8+goiBb7AOTgQtF2Kxvb1ZY2TDx&#10;B52P0qoUwrFCA05kqLSOjSOPcREG4sR9h9GjpHNstR1xSuG+10WWldpjx6nB4UA7R83P8eQNiNht&#10;fqnffNx/zYfXyWXNEmtj7u/m7QsooVn+xVf33qb5xVOZ52WxfIS/nxIAe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wg5RxQAAAOMAAAAPAAAAAAAAAAAAAAAAAJgCAABkcnMv&#10;ZG93bnJldi54bWxQSwUGAAAAAAQABAD1AAAAigMAAAAA&#10;" filled="f" stroked="f">
                    <v:textbox style="mso-fit-shape-to-text:t">
                      <w:txbxContent>
                        <w:p w:rsidR="00DC5D9D" w:rsidRPr="00F01FA2" w:rsidRDefault="00DC5D9D" w:rsidP="00863EFF">
                          <w:pPr>
                            <w:jc w:val="center"/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 w:rsidRPr="00F01FA2"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اليوم </w:t>
                          </w:r>
                          <w:r>
                            <w:rPr>
                              <w:rFonts w:ascii="Adobe Arabic" w:eastAsia="GE Dinar One" w:hAnsi="Adobe Arabic" w:cs="Adobe Arabic" w:hint="cs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الأول</w:t>
                          </w:r>
                        </w:p>
                      </w:txbxContent>
                    </v:textbox>
                  </v:shape>
                  <v:shape id="_x0000_s1119" type="#_x0000_t202" style="position:absolute;left:24945;top:198;width:24302;height:67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uWJcUA&#10;AADjAAAADwAAAGRycy9kb3ducmV2LnhtbERPzUrDQBC+C77DMkJvdpPQBondltJa6MGLNd6H7JgN&#10;ZmdDdmzSt3cFweN8/7PZzb5XVxpjF9hAvsxAETfBdtwaqN9Pj0+goiBb7AOTgRtF2G3v7zZY2TDx&#10;G10v0qoUwrFCA05kqLSOjSOPcRkG4sR9htGjpHNstR1xSuG+10WWldpjx6nB4UAHR83X5dsbELH7&#10;/Fa/+Hj+mF+Pk8uaNdbGLB7m/TMooVn+xX/us03zi1WZ52WxXsHvTwkAv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K5YlxQAAAOMAAAAPAAAAAAAAAAAAAAAAAJgCAABkcnMv&#10;ZG93bnJldi54bWxQSwUGAAAAAAQABAD1AAAAigMAAAAA&#10;" filled="f" stroked="f">
                    <v:textbox style="mso-fit-shape-to-text:t">
                      <w:txbxContent>
                        <w:p w:rsidR="00DC5D9D" w:rsidRPr="00F01FA2" w:rsidRDefault="00DC5D9D" w:rsidP="00DC5D9D">
                          <w:pPr>
                            <w:bidi w:val="0"/>
                            <w:jc w:val="center"/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 w:rsidRPr="00F01FA2"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الجلسة </w:t>
                          </w:r>
                          <w:r>
                            <w:rPr>
                              <w:rFonts w:ascii="Adobe Arabic" w:eastAsia="GE Dinar One" w:hAnsi="Adobe Arabic" w:cs="Adobe Arabic" w:hint="cs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الأولى</w:t>
                          </w:r>
                        </w:p>
                      </w:txbxContent>
                    </v:textbox>
                  </v:shape>
                  <v:shape id="_x0000_s1120" type="#_x0000_t202" style="position:absolute;top:12908;width:45669;height:67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czvsUA&#10;AADjAAAADwAAAGRycy9kb3ducmV2LnhtbERPS0vDQBC+C/6HZQre7CbBBIndluIDevBiG+9DdsyG&#10;ZmdDdmzSf+8Kgsf53rPZLX5QF5piH9hAvs5AEbfB9twZaE5v94+goiBbHAKTgStF2G1vbzZY2zDz&#10;B12O0qkUwrFGA05krLWOrSOPcR1G4sR9hcmjpHPqtJ1wTuF+0EWWVdpjz6nB4UjPjtrz8dsbELH7&#10;/Nq8+nj4XN5fZpe1JTbG3K2W/RMooUX+xX/ug03zi4cqz6uiLOH3pwSA3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ZzO+xQAAAOMAAAAPAAAAAAAAAAAAAAAAAJgCAABkcnMv&#10;ZG93bnJldi54bWxQSwUGAAAAAAQABAD1AAAAigMAAAAA&#10;" filled="f" stroked="f">
                    <v:textbox style="mso-fit-shape-to-text:t">
                      <w:txbxContent>
                        <w:p w:rsidR="00DC5D9D" w:rsidRPr="00F01FA2" w:rsidRDefault="00DC5D9D" w:rsidP="00863EFF">
                          <w:pPr>
                            <w:jc w:val="center"/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 w:rsidRPr="00247375"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مقد</w:t>
                          </w:r>
                          <w:r w:rsidRPr="00247375">
                            <w:rPr>
                              <w:rFonts w:ascii="Adobe Arabic" w:eastAsia="GE Dinar One" w:hAnsi="Adobe Arabic" w:cs="Adobe Arabic" w:hint="cs"/>
                              <w:b/>
                              <w:bCs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ّ</w:t>
                          </w:r>
                          <w:r w:rsidRPr="00247375"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مة في الصحة النفسية والمهنية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FB756E" w:rsidRDefault="00FB756E">
      <w:pPr>
        <w:bidi w:val="0"/>
        <w:spacing w:after="160" w:line="259" w:lineRule="auto"/>
        <w:jc w:val="left"/>
        <w:rPr>
          <w:sz w:val="40"/>
          <w:szCs w:val="44"/>
          <w:rtl/>
          <w:lang w:bidi="ar-SY"/>
        </w:rPr>
      </w:pPr>
    </w:p>
    <w:p w:rsidR="00A34119" w:rsidRDefault="00A34119" w:rsidP="00D374CF">
      <w:pPr>
        <w:jc w:val="both"/>
        <w:rPr>
          <w:sz w:val="40"/>
          <w:szCs w:val="44"/>
          <w:rtl/>
          <w:lang w:bidi="ar-SY"/>
        </w:rPr>
      </w:pPr>
    </w:p>
    <w:p w:rsidR="00D90411" w:rsidRPr="00D90411" w:rsidRDefault="00A34119" w:rsidP="00D90411">
      <w:pPr>
        <w:bidi w:val="0"/>
        <w:spacing w:after="160" w:line="259" w:lineRule="auto"/>
        <w:jc w:val="left"/>
        <w:rPr>
          <w:sz w:val="40"/>
          <w:szCs w:val="44"/>
          <w:lang w:val="en-GB" w:bidi="ar-SY"/>
        </w:rPr>
      </w:pPr>
      <w:r>
        <w:rPr>
          <w:sz w:val="40"/>
          <w:szCs w:val="44"/>
          <w:rtl/>
          <w:lang w:bidi="ar-SY"/>
        </w:rPr>
        <w:br w:type="page"/>
      </w:r>
    </w:p>
    <w:p w:rsidR="00D90411" w:rsidRDefault="00DC5D9D">
      <w:pPr>
        <w:bidi w:val="0"/>
        <w:spacing w:after="160" w:line="259" w:lineRule="auto"/>
        <w:jc w:val="left"/>
        <w:rPr>
          <w:sz w:val="40"/>
          <w:szCs w:val="44"/>
          <w:rtl/>
          <w:lang w:bidi="ar-SY"/>
        </w:rPr>
      </w:pPr>
      <w:r>
        <w:rPr>
          <w:rFonts w:cs="PT Bold Heading"/>
          <w:noProof/>
          <w:sz w:val="52"/>
          <w:szCs w:val="56"/>
          <w:rtl/>
        </w:rPr>
        <w:lastRenderedPageBreak/>
        <mc:AlternateContent>
          <mc:Choice Requires="wpg">
            <w:drawing>
              <wp:anchor distT="0" distB="0" distL="114300" distR="114300" simplePos="0" relativeHeight="252060672" behindDoc="0" locked="0" layoutInCell="1" allowOverlap="1" wp14:anchorId="3F870E79" wp14:editId="3B4318FD">
                <wp:simplePos x="0" y="0"/>
                <wp:positionH relativeFrom="column">
                  <wp:posOffset>133350</wp:posOffset>
                </wp:positionH>
                <wp:positionV relativeFrom="paragraph">
                  <wp:posOffset>-466725</wp:posOffset>
                </wp:positionV>
                <wp:extent cx="6352653" cy="6828311"/>
                <wp:effectExtent l="0" t="0" r="0" b="0"/>
                <wp:wrapNone/>
                <wp:docPr id="175" name="Group 1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52653" cy="6828311"/>
                          <a:chOff x="0" y="0"/>
                          <a:chExt cx="6352653" cy="6828311"/>
                        </a:xfrm>
                      </wpg:grpSpPr>
                      <wpg:grpSp>
                        <wpg:cNvPr id="176" name="Group 176"/>
                        <wpg:cNvGrpSpPr/>
                        <wpg:grpSpPr>
                          <a:xfrm>
                            <a:off x="161909" y="2571750"/>
                            <a:ext cx="5425343" cy="4256561"/>
                            <a:chOff x="-18" y="0"/>
                            <a:chExt cx="5425415" cy="4256863"/>
                          </a:xfrm>
                        </wpg:grpSpPr>
                        <wpg:grpSp>
                          <wpg:cNvPr id="177" name="Group 25"/>
                          <wpg:cNvGrpSpPr/>
                          <wpg:grpSpPr>
                            <a:xfrm>
                              <a:off x="3129973" y="0"/>
                              <a:ext cx="2262396" cy="617918"/>
                              <a:chOff x="3849599" y="0"/>
                              <a:chExt cx="2262396" cy="617918"/>
                            </a:xfrm>
                          </wpg:grpSpPr>
                          <wpg:grpSp>
                            <wpg:cNvPr id="185" name="Group 185"/>
                            <wpg:cNvGrpSpPr/>
                            <wpg:grpSpPr>
                              <a:xfrm>
                                <a:off x="5606227" y="0"/>
                                <a:ext cx="505768" cy="515506"/>
                                <a:chOff x="5606227" y="0"/>
                                <a:chExt cx="505768" cy="515506"/>
                              </a:xfrm>
                            </wpg:grpSpPr>
                            <wps:wsp>
                              <wps:cNvPr id="186" name="Oval 186"/>
                              <wps:cNvSpPr/>
                              <wps:spPr>
                                <a:xfrm>
                                  <a:off x="5606227" y="0"/>
                                  <a:ext cx="505768" cy="51550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168489">
                                    <a:alpha val="75000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87" name="Picture 187" descr="Target 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 cstate="print">
                                  <a:lum bright="70000" contrast="-70000"/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5692357" y="81472"/>
                                  <a:ext cx="352560" cy="352560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grpSp>
                          <wps:wsp>
                            <wps:cNvPr id="188" name="TextBox 34"/>
                            <wps:cNvSpPr txBox="1"/>
                            <wps:spPr>
                              <a:xfrm>
                                <a:off x="3849599" y="69874"/>
                                <a:ext cx="1755163" cy="54804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DC5D9D" w:rsidRPr="00BC6FB1" w:rsidRDefault="00863EFF" w:rsidP="00863EFF">
                                  <w:pPr>
                                    <w:jc w:val="center"/>
                                    <w:rPr>
                                      <w:rFonts w:ascii="Adobe Arabic" w:eastAsia="GE Dinar One" w:hAnsi="Adobe Arabic" w:cs="Adobe Arabic"/>
                                      <w:b/>
                                      <w:b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  <w:lang w:bidi="ar-SY"/>
                                    </w:rPr>
                                  </w:pPr>
                                  <w:hyperlink r:id="rId51" w:history="1">
                                    <w:r w:rsidR="00DC5D9D" w:rsidRPr="00863EFF">
                                      <w:rPr>
                                        <w:rStyle w:val="Hyperlink"/>
                                        <w:rFonts w:ascii="Adobe Arabic" w:eastAsia="GE Dinar One" w:hAnsi="Adobe Arabic" w:cs="Adobe Arabic"/>
                                        <w:b/>
                                        <w:bCs/>
                                        <w:kern w:val="24"/>
                                        <w:sz w:val="44"/>
                                        <w:szCs w:val="44"/>
                                        <w:rtl/>
                                        <w:lang w:bidi="ar-SY"/>
                                      </w:rPr>
                                      <w:t>أهداف الجلسة</w:t>
                                    </w:r>
                                  </w:hyperlink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wpg:grpSp>
                        <wpg:grpSp>
                          <wpg:cNvPr id="189" name="Group 26"/>
                          <wpg:cNvGrpSpPr/>
                          <wpg:grpSpPr>
                            <a:xfrm>
                              <a:off x="-18" y="9939"/>
                              <a:ext cx="2261253" cy="617849"/>
                              <a:chOff x="-18" y="0"/>
                              <a:chExt cx="2261561" cy="618474"/>
                            </a:xfrm>
                          </wpg:grpSpPr>
                          <wps:wsp>
                            <wps:cNvPr id="1451488576" name="Oval 1451488576"/>
                            <wps:cNvSpPr/>
                            <wps:spPr>
                              <a:xfrm>
                                <a:off x="1755775" y="0"/>
                                <a:ext cx="505768" cy="515506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68489">
                                  <a:alpha val="75000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451488577" name="TextBox 34"/>
                            <wps:cNvSpPr txBox="1"/>
                            <wps:spPr>
                              <a:xfrm>
                                <a:off x="-18" y="69875"/>
                                <a:ext cx="1756037" cy="54859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DC5D9D" w:rsidRPr="00BC6FB1" w:rsidRDefault="00863EFF" w:rsidP="00863EFF">
                                  <w:pPr>
                                    <w:jc w:val="center"/>
                                    <w:rPr>
                                      <w:rFonts w:ascii="Adobe Arabic" w:eastAsia="GE Dinar One" w:hAnsi="Adobe Arabic" w:cs="Adobe Arabic"/>
                                      <w:b/>
                                      <w:b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  <w:lang w:bidi="ar-SY"/>
                                    </w:rPr>
                                  </w:pPr>
                                  <w:hyperlink r:id="rId52" w:history="1">
                                    <w:r w:rsidR="00DC5D9D" w:rsidRPr="00863EFF">
                                      <w:rPr>
                                        <w:rStyle w:val="Hyperlink"/>
                                        <w:rFonts w:ascii="Adobe Arabic" w:eastAsia="GE Dinar One" w:hAnsi="Adobe Arabic" w:cs="Adobe Arabic" w:hint="cs"/>
                                        <w:b/>
                                        <w:bCs/>
                                        <w:kern w:val="24"/>
                                        <w:sz w:val="44"/>
                                        <w:szCs w:val="44"/>
                                        <w:rtl/>
                                        <w:lang w:bidi="ar-SY"/>
                                      </w:rPr>
                                      <w:t>محاور الجلسة</w:t>
                                    </w:r>
                                  </w:hyperlink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1451488578" name="Picture 1451488578" descr="Note 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4" cstate="print">
                                <a:lum bright="70000" contrast="-70000"/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832379" y="63971"/>
                                <a:ext cx="381525" cy="381525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grpSp>
                        <wps:wsp>
                          <wps:cNvPr id="1451488579" name="Text Box 1451488579"/>
                          <wps:cNvSpPr txBox="1"/>
                          <wps:spPr>
                            <a:xfrm>
                              <a:off x="3102309" y="874304"/>
                              <a:ext cx="2323088" cy="3288056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DC5D9D" w:rsidRPr="002C04B9" w:rsidRDefault="00DC5D9D" w:rsidP="00863EFF">
                                <w:pPr>
                                  <w:pStyle w:val="a"/>
                                  <w:spacing w:line="276" w:lineRule="auto"/>
                                  <w:jc w:val="lowKashida"/>
                                  <w:rPr>
                                    <w:rFonts w:ascii="Sakkal Majalla" w:hAnsi="Sakkal Majalla" w:cs="Sakkal Majalla"/>
                                    <w:sz w:val="34"/>
                                    <w:szCs w:val="34"/>
                                    <w:rtl/>
                                  </w:rPr>
                                </w:pPr>
                                <w:r w:rsidRPr="002C04B9">
                                  <w:rPr>
                                    <w:rFonts w:ascii="Sakkal Majalla" w:hAnsi="Sakkal Majalla" w:cs="Sakkal Majalla" w:hint="cs"/>
                                    <w:sz w:val="34"/>
                                    <w:szCs w:val="34"/>
                                    <w:rtl/>
                                  </w:rPr>
                                  <w:t>عند الانتهاء من تنفيذ أنشطة هذه الجلسة التدريبية، سيتمكّن المشاركون من:</w:t>
                                </w:r>
                              </w:p>
                              <w:p w:rsidR="00DC5D9D" w:rsidRPr="00247375" w:rsidRDefault="00DC5D9D" w:rsidP="00DC5D9D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247375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تحديد أسباب </w:t>
                                </w:r>
                                <w:r w:rsidRPr="00247375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الضغوط المهنية وتأثيرها على الصحة النفسية.  </w:t>
                                </w:r>
                              </w:p>
                              <w:p w:rsidR="00DC5D9D" w:rsidRPr="00247375" w:rsidRDefault="00DC5D9D" w:rsidP="00DC5D9D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247375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دراسة أثر </w:t>
                                </w:r>
                                <w:r w:rsidRPr="00247375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بيئة العمل السلبية على الموظفين.  </w:t>
                                </w:r>
                              </w:p>
                              <w:p w:rsidR="00DC5D9D" w:rsidRPr="00247375" w:rsidRDefault="00DC5D9D" w:rsidP="00DC5D9D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247375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مناقشة </w:t>
                                </w:r>
                                <w:r w:rsidRPr="00247375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أهمية الدعم النفسي والاجتماعي في العمل. 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51488580" name="Text Box 1451488580"/>
                          <wps:cNvSpPr txBox="1"/>
                          <wps:spPr>
                            <a:xfrm>
                              <a:off x="39606" y="874482"/>
                              <a:ext cx="2216426" cy="338238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DC5D9D" w:rsidRPr="00247375" w:rsidRDefault="00DC5D9D" w:rsidP="00DC5D9D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247375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مشاهدة فيديو تدريبي.</w:t>
                                </w:r>
                              </w:p>
                              <w:p w:rsidR="00DC5D9D" w:rsidRPr="00247375" w:rsidRDefault="00DC5D9D" w:rsidP="00DC5D9D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247375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الضغوط المهنية وتأثيرها على الصحة النفسية.  </w:t>
                                </w:r>
                              </w:p>
                              <w:p w:rsidR="00DC5D9D" w:rsidRPr="00247375" w:rsidRDefault="00DC5D9D" w:rsidP="00DC5D9D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247375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بيئة العمل السلبية وأثرها على الموظفين.  </w:t>
                                </w:r>
                              </w:p>
                              <w:p w:rsidR="00DC5D9D" w:rsidRPr="00247375" w:rsidRDefault="00DC5D9D" w:rsidP="00DC5D9D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247375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أهمية الدعم النفسي والاجتماعي في العمل.  </w:t>
                                </w:r>
                              </w:p>
                              <w:p w:rsidR="00DC5D9D" w:rsidRPr="00247375" w:rsidRDefault="00DC5D9D" w:rsidP="00DC5D9D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247375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تمرين</w:t>
                                </w:r>
                                <w:r w:rsidRPr="00247375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"</w:t>
                                </w:r>
                                <w:r w:rsidRPr="00247375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تحليل مواقف</w:t>
                                </w:r>
                                <w:r w:rsidRPr="00247375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".</w:t>
                                </w:r>
                              </w:p>
                              <w:p w:rsidR="00DC5D9D" w:rsidRPr="00247375" w:rsidRDefault="00DC5D9D" w:rsidP="00DC5D9D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247375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نشاط</w:t>
                                </w:r>
                                <w:r w:rsidRPr="00247375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تدريبي "</w:t>
                                </w:r>
                                <w:r w:rsidRPr="00247375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خريطة الدعم</w:t>
                                </w:r>
                                <w:r w:rsidRPr="00247375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".</w:t>
                                </w:r>
                              </w:p>
                              <w:p w:rsidR="00DC5D9D" w:rsidRPr="00247375" w:rsidRDefault="00DC5D9D" w:rsidP="00DC5D9D">
                                <w:pPr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451488581" name="Group 1451488581"/>
                        <wpg:cNvGrpSpPr/>
                        <wpg:grpSpPr>
                          <a:xfrm>
                            <a:off x="0" y="0"/>
                            <a:ext cx="6352653" cy="2125184"/>
                            <a:chOff x="0" y="0"/>
                            <a:chExt cx="6352653" cy="2125184"/>
                          </a:xfrm>
                        </wpg:grpSpPr>
                        <pic:pic xmlns:pic="http://schemas.openxmlformats.org/drawingml/2006/picture">
                          <pic:nvPicPr>
                            <pic:cNvPr id="1451488582" name="Picture 1451488582" descr="Calendar 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5" cstate="print">
                              <a:lum bright="70000" contrast="-70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546035" y="0"/>
                              <a:ext cx="526415" cy="5264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451488583" name="TextBox 34"/>
                          <wps:cNvSpPr txBox="1"/>
                          <wps:spPr>
                            <a:xfrm>
                              <a:off x="5220448" y="872329"/>
                              <a:ext cx="1132205" cy="12528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DC5D9D" w:rsidRPr="00F01FA2" w:rsidRDefault="00DC5D9D" w:rsidP="00863EFF">
                                <w:pPr>
                                  <w:jc w:val="center"/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 w:rsidRPr="00F01FA2"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اليوم </w:t>
                                </w:r>
                                <w:r>
                                  <w:rPr>
                                    <w:rFonts w:ascii="Adobe Arabic" w:eastAsia="GE Dinar One" w:hAnsi="Adobe Arabic" w:cs="Adobe Arabic" w:hint="cs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الأول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451488584" name="TextBox 34"/>
                          <wps:cNvSpPr txBox="1"/>
                          <wps:spPr>
                            <a:xfrm>
                              <a:off x="2494576" y="19867"/>
                              <a:ext cx="2430145" cy="6724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DC5D9D" w:rsidRPr="00F01FA2" w:rsidRDefault="00DC5D9D" w:rsidP="00863EFF">
                                <w:pPr>
                                  <w:jc w:val="center"/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 w:rsidRPr="00F01FA2"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الجلسة </w:t>
                                </w:r>
                                <w:r>
                                  <w:rPr>
                                    <w:rFonts w:ascii="Adobe Arabic" w:eastAsia="GE Dinar One" w:hAnsi="Adobe Arabic" w:cs="Adobe Arabic" w:hint="cs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الثانية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451488585" name="TextBox 34"/>
                          <wps:cNvSpPr txBox="1"/>
                          <wps:spPr>
                            <a:xfrm>
                              <a:off x="0" y="1290942"/>
                              <a:ext cx="4566920" cy="6724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DC5D9D" w:rsidRPr="00F01FA2" w:rsidRDefault="00DC5D9D" w:rsidP="00DC5D9D">
                                <w:pPr>
                                  <w:bidi w:val="0"/>
                                  <w:jc w:val="center"/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 w:rsidRPr="00247375"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العوامل المؤثرة على الصحة النفسية في العمل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75" o:spid="_x0000_s1121" style="position:absolute;margin-left:10.5pt;margin-top:-36.75pt;width:500.2pt;height:537.65pt;z-index:252060672;mso-position-horizontal-relative:text;mso-position-vertical-relative:text;mso-height-relative:margin" coordsize="63526,682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">
                <v:group id="Group 176" o:spid="_x0000_s1122" style="position:absolute;left:1619;top:25717;width:54253;height:42566" coordorigin="" coordsize="54254,425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2fUzsMAAADc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s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zZ9TOwwAAANwAAAAP&#10;AAAAAAAAAAAAAAAAAKoCAABkcnMvZG93bnJldi54bWxQSwUGAAAAAAQABAD6AAAAmgMAAAAA&#10;">
                  <v:group id="Group 25" o:spid="_x0000_s1123" style="position:absolute;left:31299;width:22624;height:6179" coordorigin="38495" coordsize="22623,61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    <v:group id="Group 185" o:spid="_x0000_s1124" style="position:absolute;left:56062;width:5057;height:5155" coordorigin="56062" coordsize="5057,5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mA6nsQAAADcAAAA&#10;DwAAAAAAAAAAAAAAAACqAgAAZHJzL2Rvd25yZXYueG1sUEsFBgAAAAAEAAQA+gAAAJsDAAAAAA==&#10;">
                      <v:oval id="Oval 186" o:spid="_x0000_s1125" style="position:absolute;left:56062;width:5057;height:51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l7ecAA&#10;AADcAAAADwAAAGRycy9kb3ducmV2LnhtbERPTYvCMBC9C/sfwix403R1EalGWQRRRA9a8Tw0Y1ts&#10;JiWJtf57syB4m8f7nPmyM7VoyfnKsoKfYQKCOLe64kLBOVsPpiB8QNZYWyYFT/KwXHz15phq++Aj&#10;tadQiBjCPkUFZQhNKqXPSzLoh7YhjtzVOoMhQldI7fARw00tR0kykQYrjg0lNrQqKb+d7kbB3oyz&#10;S/vrNs/mvL/cds4c1tlIqf539zcDEagLH/HbvdVx/nQC/8/EC+Ti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wl7ecAAAADcAAAADwAAAAAAAAAAAAAAAACYAgAAZHJzL2Rvd25y&#10;ZXYueG1sUEsFBgAAAAAEAAQA9QAAAIUDAAAAAA==&#10;" fillcolor="#168489" stroked="f" strokeweight="1pt">
                        <v:fill opacity="49087f"/>
                        <v:stroke joinstyle="miter"/>
                      </v:oval>
                      <v:shape id="Picture 187" o:spid="_x0000_s1126" type="#_x0000_t75" alt="Target " style="position:absolute;left:56923;top:814;width:3526;height:352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OEZlPCAAAA3AAAAA8AAABkcnMvZG93bnJldi54bWxET01rAjEQvRf6H8IIvdWsUqysRhGh4EEQ&#10;t3vxNmzG3dXNZNnEmPbXG6HQ2zze5yzX0XQi0OBaywom4wwEcWV1y7WC8vvrfQ7CeWSNnWVS8EMO&#10;1qvXlyXm2t75SKHwtUgh7HJU0Hjf51K6qiGDbmx74sSd7WDQJzjUUg94T+Gmk9Msm0mDLaeGBnva&#10;NlRdi5tRcAhYuqz40Nu4P8XNMVymYf+r1NsobhYgPEX/L/5z73SaP/+E5zPpArl6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jhGZTwgAAANwAAAAPAAAAAAAAAAAAAAAAAJ8C&#10;AABkcnMvZG93bnJldi54bWxQSwUGAAAAAAQABAD3AAAAjgMAAAAA&#10;">
                        <v:imagedata r:id="rId46" o:title="Target " gain="19661f" blacklevel="22938f"/>
                      </v:shape>
                    </v:group>
                    <v:shape id="_x0000_s1127" type="#_x0000_t202" style="position:absolute;left:38495;top:698;width:17552;height:54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G9pcMA&#10;AADcAAAADwAAAGRycy9kb3ducmV2LnhtbESPQWvDMAyF74P9B6PBbqvTQUdJ65bSrdDDLuvSu4jV&#10;ODSWQ6w16b+fDoPdJN7Te5/W2yl25kZDbhM7mM8KMMR18i03Dqrvw8sSTBZkj11icnCnDNvN48Ma&#10;S59G/qLbSRqjIZxLdBBE+tLaXAeKmGepJ1btkoaIouvQWD/gqOGxs69F8WYjtqwNAXvaB6qvp5/o&#10;QMTv5vfqI+bjefp8H0NRL7By7vlp2q3ACE3yb/67PnrFXyqtPqMT2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XG9pcMAAADcAAAADwAAAAAAAAAAAAAAAACYAgAAZHJzL2Rv&#10;d25yZXYueG1sUEsFBgAAAAAEAAQA9QAAAIgDAAAAAA==&#10;" filled="f" stroked="f">
                      <v:textbox style="mso-fit-shape-to-text:t">
                        <w:txbxContent>
                          <w:p w:rsidR="00DC5D9D" w:rsidRPr="00BC6FB1" w:rsidRDefault="00863EFF" w:rsidP="00863EFF">
                            <w:pPr>
                              <w:jc w:val="center"/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lang w:bidi="ar-SY"/>
                              </w:rPr>
                            </w:pPr>
                            <w:hyperlink r:id="rId53" w:history="1">
                              <w:r w:rsidR="00DC5D9D" w:rsidRPr="00863EFF">
                                <w:rPr>
                                  <w:rStyle w:val="Hyperlink"/>
                                  <w:rFonts w:ascii="Adobe Arabic" w:eastAsia="GE Dinar One" w:hAnsi="Adobe Arabic" w:cs="Adobe Arabic"/>
                                  <w:b/>
                                  <w:bCs/>
                                  <w:kern w:val="24"/>
                                  <w:sz w:val="44"/>
                                  <w:szCs w:val="44"/>
                                  <w:rtl/>
                                  <w:lang w:bidi="ar-SY"/>
                                </w:rPr>
                                <w:t>أهداف الجلسة</w:t>
                              </w:r>
                            </w:hyperlink>
                          </w:p>
                        </w:txbxContent>
                      </v:textbox>
                    </v:shape>
                  </v:group>
                  <v:group id="Group 26" o:spid="_x0000_s1128" style="position:absolute;top:99;width:22612;height:6178" coordorigin="" coordsize="22615,61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y0wm8MAAADcAAAADwAAAGRycy9kb3ducmV2LnhtbERPS4vCMBC+C/6HMII3&#10;Tavs4naNIqLiQRZ8wLK3oRnbYjMpTWzrv98Igrf5+J4zX3amFA3VrrCsIB5HIIhTqwvOFFzO29EM&#10;hPPIGkvLpOBBDpaLfm+OibYtH6k5+UyEEHYJKsi9rxIpXZqTQTe2FXHgrrY26AOsM6lrbEO4KeUk&#10;ij6lwYJDQ44VrXNKb6e7UbBrsV1N401zuF3Xj7/zx8/vISalhoNu9Q3CU+ff4pd7r8P82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3LTCbwwAAANwAAAAP&#10;AAAAAAAAAAAAAAAAAKoCAABkcnMvZG93bnJldi54bWxQSwUGAAAAAAQABAD6AAAAmgMAAAAA&#10;">
                    <v:oval id="Oval 1451488576" o:spid="_x0000_s1129" style="position:absolute;left:17557;width:5058;height:51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ygx8cA&#10;AADjAAAADwAAAGRycy9kb3ducmV2LnhtbERPX2vCMBB/H+w7hBP2NlNddaUzyhjIxtAHrfh8NGdb&#10;bC4lyWr99osg+Hi//7dYDaYVPTnfWFYwGScgiEurG64UHIr1awbCB2SNrWVScCUPq+Xz0wJzbS+8&#10;o34fKhFD2OeooA6hy6X0ZU0G/dh2xJE7WWcwxNNVUju8xHDTymmSzKXBhmNDjR191VSe939Gwca8&#10;Fcc+dd/X7rA5nn+d2a6LqVIvo+HzA0SgITzEd/ePjvPT2STNstn7HG4/RQDk8h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hsoMfHAAAA4wAAAA8AAAAAAAAAAAAAAAAAmAIAAGRy&#10;cy9kb3ducmV2LnhtbFBLBQYAAAAABAAEAPUAAACMAwAAAAA=&#10;" fillcolor="#168489" stroked="f" strokeweight="1pt">
                      <v:fill opacity="49087f"/>
                      <v:stroke joinstyle="miter"/>
                    </v:oval>
                    <v:shape id="_x0000_s1130" type="#_x0000_t202" style="position:absolute;top:698;width:17560;height:5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vQIcYA&#10;AADjAAAADwAAAGRycy9kb3ducmV2LnhtbERPS0vDQBC+C/6HZQRvdhNpbIjdluIDevBiG+9DdpoN&#10;zc6G7Nik/94VBI/zvWe9nX2vLjTGLrCBfJGBIm6C7bg1UB/fH0pQUZAt9oHJwJUibDe3N2usbJj4&#10;ky4HaVUK4VihAScyVFrHxpHHuAgDceJOYfQo6RxbbUecUrjv9WOWPWmPHacGhwO9OGrOh29vQMTu&#10;8mv95uP+a/54nVzWFFgbc383755BCc3yL/5z722avyzyZVkWqxX8/pQA0J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wvQIcYAAADjAAAADwAAAAAAAAAAAAAAAACYAgAAZHJz&#10;L2Rvd25yZXYueG1sUEsFBgAAAAAEAAQA9QAAAIsDAAAAAA==&#10;" filled="f" stroked="f">
                      <v:textbox style="mso-fit-shape-to-text:t">
                        <w:txbxContent>
                          <w:p w:rsidR="00DC5D9D" w:rsidRPr="00BC6FB1" w:rsidRDefault="00863EFF" w:rsidP="00863EFF">
                            <w:pPr>
                              <w:jc w:val="center"/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lang w:bidi="ar-SY"/>
                              </w:rPr>
                            </w:pPr>
                            <w:hyperlink r:id="rId54" w:history="1">
                              <w:r w:rsidR="00DC5D9D" w:rsidRPr="00863EFF">
                                <w:rPr>
                                  <w:rStyle w:val="Hyperlink"/>
                                  <w:rFonts w:ascii="Adobe Arabic" w:eastAsia="GE Dinar One" w:hAnsi="Adobe Arabic" w:cs="Adobe Arabic" w:hint="cs"/>
                                  <w:b/>
                                  <w:bCs/>
                                  <w:kern w:val="24"/>
                                  <w:sz w:val="44"/>
                                  <w:szCs w:val="44"/>
                                  <w:rtl/>
                                  <w:lang w:bidi="ar-SY"/>
                                </w:rPr>
                                <w:t>محاور الجلسة</w:t>
                              </w:r>
                            </w:hyperlink>
                          </w:p>
                        </w:txbxContent>
                      </v:textbox>
                    </v:shape>
                    <v:shape id="Picture 1451488578" o:spid="_x0000_s1131" type="#_x0000_t75" alt="Note " style="position:absolute;left:18323;top:639;width:3816;height:381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">
                      <v:imagedata r:id="rId49" o:title="Note " gain="19661f" blacklevel="22938f"/>
                    </v:shape>
                  </v:group>
                  <v:shape id="Text Box 1451488579" o:spid="_x0000_s1132" type="#_x0000_t202" style="position:absolute;left:31023;top:8743;width:23230;height:328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MMr8oA&#10;AADjAAAADwAAAGRycy9kb3ducmV2LnhtbERPzWrCQBC+C77DMgVvulFMTVNXkYC0lPZg9NLbNDsm&#10;odnZmF019endQqHH+f5nue5NIy7UudqygukkAkFcWF1zqeCw344TEM4ja2wsk4IfcrBeDQdLTLW9&#10;8o4uuS9FCGGXooLK+zaV0hUVGXQT2xIH7mg7gz6cXSl1h9cQbho5i6JHabDm0FBhS1lFxXd+Ngre&#10;su0H7r5mJrk12cv7cdOeDp+xUqOHfvMMwlPv/8V/7lcd5s/j6TxJ4sUT/P4UAJCrO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CBjDK/KAAAA4wAAAA8AAAAAAAAAAAAAAAAAmAIA&#10;AGRycy9kb3ducmV2LnhtbFBLBQYAAAAABAAEAPUAAACPAwAAAAA=&#10;" filled="f" stroked="f" strokeweight=".5pt">
                    <v:textbox>
                      <w:txbxContent>
                        <w:p w:rsidR="00DC5D9D" w:rsidRPr="002C04B9" w:rsidRDefault="00DC5D9D" w:rsidP="00863EFF">
                          <w:pPr>
                            <w:pStyle w:val="a"/>
                            <w:spacing w:line="276" w:lineRule="auto"/>
                            <w:jc w:val="lowKashida"/>
                            <w:rPr>
                              <w:rFonts w:ascii="Sakkal Majalla" w:hAnsi="Sakkal Majalla" w:cs="Sakkal Majalla"/>
                              <w:sz w:val="34"/>
                              <w:szCs w:val="34"/>
                              <w:rtl/>
                            </w:rPr>
                          </w:pPr>
                          <w:r w:rsidRPr="002C04B9">
                            <w:rPr>
                              <w:rFonts w:ascii="Sakkal Majalla" w:hAnsi="Sakkal Majalla" w:cs="Sakkal Majalla" w:hint="cs"/>
                              <w:sz w:val="34"/>
                              <w:szCs w:val="34"/>
                              <w:rtl/>
                            </w:rPr>
                            <w:t>عند الانتهاء من تنفيذ أنشطة هذه الجلسة التدريبية، سيتمكّن المشاركون من:</w:t>
                          </w:r>
                        </w:p>
                        <w:p w:rsidR="00DC5D9D" w:rsidRPr="00247375" w:rsidRDefault="00DC5D9D" w:rsidP="00DC5D9D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247375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تحديد أسباب </w:t>
                          </w:r>
                          <w:r w:rsidRPr="00247375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الضغوط المهنية وتأثيرها على الصحة النفسية.  </w:t>
                          </w:r>
                        </w:p>
                        <w:p w:rsidR="00DC5D9D" w:rsidRPr="00247375" w:rsidRDefault="00DC5D9D" w:rsidP="00DC5D9D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247375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دراسة أثر </w:t>
                          </w:r>
                          <w:r w:rsidRPr="00247375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بيئة العمل السلبية على الموظفين.  </w:t>
                          </w:r>
                        </w:p>
                        <w:p w:rsidR="00DC5D9D" w:rsidRPr="00247375" w:rsidRDefault="00DC5D9D" w:rsidP="00DC5D9D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247375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مناقشة </w:t>
                          </w:r>
                          <w:r w:rsidRPr="00247375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أهمية الدعم النفسي والاجتماعي في العمل.  </w:t>
                          </w:r>
                        </w:p>
                      </w:txbxContent>
                    </v:textbox>
                  </v:shape>
                  <v:shape id="Text Box 1451488580" o:spid="_x0000_s1133" type="#_x0000_t202" style="position:absolute;left:396;top:8744;width:22164;height:338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" filled="f" stroked="f" strokeweight=".5pt">
                    <v:textbox>
                      <w:txbxContent>
                        <w:p w:rsidR="00DC5D9D" w:rsidRPr="00247375" w:rsidRDefault="00DC5D9D" w:rsidP="00DC5D9D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247375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مشاهدة فيديو تدريبي.</w:t>
                          </w:r>
                        </w:p>
                        <w:p w:rsidR="00DC5D9D" w:rsidRPr="00247375" w:rsidRDefault="00DC5D9D" w:rsidP="00DC5D9D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247375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الضغوط المهنية وتأثيرها على الصحة النفسية.  </w:t>
                          </w:r>
                        </w:p>
                        <w:p w:rsidR="00DC5D9D" w:rsidRPr="00247375" w:rsidRDefault="00DC5D9D" w:rsidP="00DC5D9D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247375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بيئة العمل السلبية وأثرها على الموظفين.  </w:t>
                          </w:r>
                        </w:p>
                        <w:p w:rsidR="00DC5D9D" w:rsidRPr="00247375" w:rsidRDefault="00DC5D9D" w:rsidP="00DC5D9D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247375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أهمية الدعم النفسي والاجتماعي في العمل.  </w:t>
                          </w:r>
                        </w:p>
                        <w:p w:rsidR="00DC5D9D" w:rsidRPr="00247375" w:rsidRDefault="00DC5D9D" w:rsidP="00DC5D9D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247375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تمرين</w:t>
                          </w:r>
                          <w:r w:rsidRPr="00247375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"</w:t>
                          </w:r>
                          <w:r w:rsidRPr="00247375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تحليل مواقف</w:t>
                          </w:r>
                          <w:r w:rsidRPr="00247375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".</w:t>
                          </w:r>
                        </w:p>
                        <w:p w:rsidR="00DC5D9D" w:rsidRPr="00247375" w:rsidRDefault="00DC5D9D" w:rsidP="00DC5D9D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247375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نشاط</w:t>
                          </w:r>
                          <w:r w:rsidRPr="00247375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تدريبي "</w:t>
                          </w:r>
                          <w:r w:rsidRPr="00247375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خريطة الدعم</w:t>
                          </w:r>
                          <w:r w:rsidRPr="00247375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".</w:t>
                          </w:r>
                        </w:p>
                        <w:p w:rsidR="00DC5D9D" w:rsidRPr="00247375" w:rsidRDefault="00DC5D9D" w:rsidP="00DC5D9D">
                          <w:pPr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</w:p>
                      </w:txbxContent>
                    </v:textbox>
                  </v:shape>
                </v:group>
                <v:group id="Group 1451488581" o:spid="_x0000_s1134" style="position:absolute;width:63526;height:21251" coordsize="63526,212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">
                  <v:shape id="Picture 1451488582" o:spid="_x0000_s1135" type="#_x0000_t75" alt="Calendar " style="position:absolute;left:55460;width:5264;height:52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zKkdfHAAAA4wAAAA8AAABkcnMvZG93bnJldi54bWxET91LwzAQfxf8H8IJe3PpviTUZUMKMnEw&#10;WPXFt6M502JzKUns6n9vBoKP9/u+7X5yvRgpxM6zhsW8AEHceNOx1fD+9nyvQMSEbLD3TBp+KMJ+&#10;d3uzxdL4C59prJMVOYRjiRralIZSyti05DDO/UCcuU8fHKZ8BitNwEsOd71cFsWDdNhxbmhxoKql&#10;5qv+dhpWrwd5sqP6OPijPYc6VrU/VVrP7qanRxCJpvQv/nO/mDx/vVmsldqoJVx/ygDI3S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DzKkdfHAAAA4wAAAA8AAAAAAAAAAAAA&#10;AAAAnwIAAGRycy9kb3ducmV2LnhtbFBLBQYAAAAABAAEAPcAAACTAwAAAAA=&#10;">
                    <v:imagedata r:id="rId50" o:title="Calendar " gain="19661f" blacklevel="22938f"/>
                    <v:path arrowok="t"/>
                  </v:shape>
                  <v:shape id="_x0000_s1136" type="#_x0000_t202" style="position:absolute;left:52204;top:8723;width:11322;height:125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WmBcUA&#10;AADjAAAADwAAAGRycy9kb3ducmV2LnhtbERPzUrDQBC+C32HZQre7Ca1kRC7LaUq9ODFGu9DdswG&#10;s7MhOzbp27uC4HG+/9nuZ9+rC42xC2wgX2WgiJtgO24N1O8vdyWoKMgW+8Bk4EoR9rvFzRYrGyZ+&#10;o8tZWpVCOFZowIkMldaxceQxrsJAnLjPMHqUdI6ttiNOKdz3ep1lD9pjx6nB4UBHR83X+dsbELGH&#10;/Fo/+3j6mF+fJpc1BdbG3C7nwyMooVn+xX/uk03zN0W+KcuivIffnxIAevc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5aYFxQAAAOMAAAAPAAAAAAAAAAAAAAAAAJgCAABkcnMv&#10;ZG93bnJldi54bWxQSwUGAAAAAAQABAD1AAAAigMAAAAA&#10;" filled="f" stroked="f">
                    <v:textbox style="mso-fit-shape-to-text:t">
                      <w:txbxContent>
                        <w:p w:rsidR="00DC5D9D" w:rsidRPr="00F01FA2" w:rsidRDefault="00DC5D9D" w:rsidP="00863EFF">
                          <w:pPr>
                            <w:jc w:val="center"/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 w:rsidRPr="00F01FA2"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اليوم </w:t>
                          </w:r>
                          <w:r>
                            <w:rPr>
                              <w:rFonts w:ascii="Adobe Arabic" w:eastAsia="GE Dinar One" w:hAnsi="Adobe Arabic" w:cs="Adobe Arabic" w:hint="cs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الأول</w:t>
                          </w:r>
                        </w:p>
                      </w:txbxContent>
                    </v:textbox>
                  </v:shape>
                  <v:shape id="_x0000_s1137" type="#_x0000_t202" style="position:absolute;left:24945;top:198;width:24302;height:67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w+ccUA&#10;AADjAAAADwAAAGRycy9kb3ducmV2LnhtbERPS0vDQBC+C/6HZQRvdhNJJMRuS/EBPfRiG+9DdswG&#10;s7MhOzbpv3cLgsf53rPeLn5QZ5piH9hAvspAEbfB9twZaE7vDxWoKMgWh8Bk4EIRtpvbmzXWNsz8&#10;QeejdCqFcKzRgBMZa61j68hjXIWROHFfYfIo6Zw6bSecU7gf9GOWPWmPPacGhyO9OGq/jz/egIjd&#10;5Zfmzcf953J4nV3WltgYc3+37J5BCS3yL/5z722aX5R5UVVlVcD1pwSA3v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DD5xxQAAAOMAAAAPAAAAAAAAAAAAAAAAAJgCAABkcnMv&#10;ZG93bnJldi54bWxQSwUGAAAAAAQABAD1AAAAigMAAAAA&#10;" filled="f" stroked="f">
                    <v:textbox style="mso-fit-shape-to-text:t">
                      <w:txbxContent>
                        <w:p w:rsidR="00DC5D9D" w:rsidRPr="00F01FA2" w:rsidRDefault="00DC5D9D" w:rsidP="00863EFF">
                          <w:pPr>
                            <w:jc w:val="center"/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 w:rsidRPr="00F01FA2"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الجلسة </w:t>
                          </w:r>
                          <w:r>
                            <w:rPr>
                              <w:rFonts w:ascii="Adobe Arabic" w:eastAsia="GE Dinar One" w:hAnsi="Adobe Arabic" w:cs="Adobe Arabic" w:hint="cs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الثانية</w:t>
                          </w:r>
                        </w:p>
                      </w:txbxContent>
                    </v:textbox>
                  </v:shape>
                  <v:shape id="_x0000_s1138" type="#_x0000_t202" style="position:absolute;top:12909;width:45669;height:67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Cb6sUA&#10;AADjAAAADwAAAGRycy9kb3ducmV2LnhtbERPzUrDQBC+C32HZQre7CbSSIjdltIq9ODFNt6H7JgN&#10;ZmdDdmzSt3cFweN8/7PZzb5XVxpjF9hAvspAETfBdtwaqC+vDyWoKMgW+8Bk4EYRdtvF3QYrGyZ+&#10;p+tZWpVCOFZowIkMldaxceQxrsJAnLjPMHqUdI6ttiNOKdz3+jHLnrTHjlODw4EOjpqv87c3IGL3&#10;+a1+8fH0Mb8dJ5c1BdbG3C/n/TMooVn+xX/uk03z10W+LsuiLOD3pwSA3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QJvqxQAAAOMAAAAPAAAAAAAAAAAAAAAAAJgCAABkcnMv&#10;ZG93bnJldi54bWxQSwUGAAAAAAQABAD1AAAAigMAAAAA&#10;" filled="f" stroked="f">
                    <v:textbox style="mso-fit-shape-to-text:t">
                      <w:txbxContent>
                        <w:p w:rsidR="00DC5D9D" w:rsidRPr="00F01FA2" w:rsidRDefault="00DC5D9D" w:rsidP="00DC5D9D">
                          <w:pPr>
                            <w:bidi w:val="0"/>
                            <w:jc w:val="center"/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 w:rsidRPr="00247375"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العوامل المؤثرة على الصحة النفسية في العمل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D90411">
        <w:rPr>
          <w:sz w:val="40"/>
          <w:szCs w:val="44"/>
          <w:rtl/>
          <w:lang w:bidi="ar-SY"/>
        </w:rPr>
        <w:br w:type="page"/>
      </w:r>
    </w:p>
    <w:p w:rsidR="00D90411" w:rsidRDefault="00DC5D9D" w:rsidP="00D374CF">
      <w:pPr>
        <w:jc w:val="both"/>
        <w:rPr>
          <w:sz w:val="40"/>
          <w:szCs w:val="44"/>
          <w:rtl/>
          <w:lang w:bidi="ar-SY"/>
        </w:rPr>
      </w:pPr>
      <w:r>
        <w:rPr>
          <w:rFonts w:cs="PT Bold Heading"/>
          <w:noProof/>
          <w:sz w:val="52"/>
          <w:szCs w:val="56"/>
          <w:rtl/>
        </w:rPr>
        <w:lastRenderedPageBreak/>
        <mc:AlternateContent>
          <mc:Choice Requires="wpg">
            <w:drawing>
              <wp:anchor distT="0" distB="0" distL="114300" distR="114300" simplePos="0" relativeHeight="252062720" behindDoc="0" locked="0" layoutInCell="1" allowOverlap="1" wp14:anchorId="10A29D5A" wp14:editId="497B3DBE">
                <wp:simplePos x="0" y="0"/>
                <wp:positionH relativeFrom="column">
                  <wp:posOffset>123825</wp:posOffset>
                </wp:positionH>
                <wp:positionV relativeFrom="paragraph">
                  <wp:posOffset>-466725</wp:posOffset>
                </wp:positionV>
                <wp:extent cx="6304917" cy="6733815"/>
                <wp:effectExtent l="0" t="0" r="0" b="0"/>
                <wp:wrapNone/>
                <wp:docPr id="1451488586" name="Group 14514885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04917" cy="6733815"/>
                          <a:chOff x="0" y="0"/>
                          <a:chExt cx="6304917" cy="6733815"/>
                        </a:xfrm>
                      </wpg:grpSpPr>
                      <wpg:grpSp>
                        <wpg:cNvPr id="1451488587" name="Group 1451488587"/>
                        <wpg:cNvGrpSpPr/>
                        <wpg:grpSpPr>
                          <a:xfrm>
                            <a:off x="161925" y="2571750"/>
                            <a:ext cx="5425876" cy="4162065"/>
                            <a:chOff x="-2" y="0"/>
                            <a:chExt cx="5425948" cy="4162360"/>
                          </a:xfrm>
                        </wpg:grpSpPr>
                        <wpg:grpSp>
                          <wpg:cNvPr id="1451488588" name="Group 25"/>
                          <wpg:cNvGrpSpPr/>
                          <wpg:grpSpPr>
                            <a:xfrm>
                              <a:off x="3130297" y="0"/>
                              <a:ext cx="2262072" cy="617870"/>
                              <a:chOff x="3849923" y="0"/>
                              <a:chExt cx="2262072" cy="617870"/>
                            </a:xfrm>
                          </wpg:grpSpPr>
                          <wpg:grpSp>
                            <wpg:cNvPr id="1451488589" name="Group 1451488589"/>
                            <wpg:cNvGrpSpPr/>
                            <wpg:grpSpPr>
                              <a:xfrm>
                                <a:off x="5606227" y="0"/>
                                <a:ext cx="505768" cy="515506"/>
                                <a:chOff x="5606227" y="0"/>
                                <a:chExt cx="505768" cy="515506"/>
                              </a:xfrm>
                            </wpg:grpSpPr>
                            <wps:wsp>
                              <wps:cNvPr id="1451488590" name="Oval 1451488590"/>
                              <wps:cNvSpPr/>
                              <wps:spPr>
                                <a:xfrm>
                                  <a:off x="5606227" y="0"/>
                                  <a:ext cx="505768" cy="51550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168489">
                                    <a:alpha val="75000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451488591" name="Picture 1451488591" descr="Target 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 cstate="print">
                                  <a:lum bright="70000" contrast="-70000"/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5692357" y="81472"/>
                                  <a:ext cx="352560" cy="352560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grpSp>
                          <wps:wsp>
                            <wps:cNvPr id="1451488592" name="TextBox 34"/>
                            <wps:cNvSpPr txBox="1"/>
                            <wps:spPr>
                              <a:xfrm>
                                <a:off x="3849923" y="69826"/>
                                <a:ext cx="1755163" cy="54804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DC5D9D" w:rsidRPr="00BC6FB1" w:rsidRDefault="00863EFF" w:rsidP="00863EFF">
                                  <w:pPr>
                                    <w:jc w:val="center"/>
                                    <w:rPr>
                                      <w:rFonts w:ascii="Adobe Arabic" w:eastAsia="GE Dinar One" w:hAnsi="Adobe Arabic" w:cs="Adobe Arabic"/>
                                      <w:b/>
                                      <w:b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  <w:lang w:bidi="ar-SY"/>
                                    </w:rPr>
                                  </w:pPr>
                                  <w:hyperlink r:id="rId55" w:history="1">
                                    <w:r w:rsidR="00DC5D9D" w:rsidRPr="00863EFF">
                                      <w:rPr>
                                        <w:rStyle w:val="Hyperlink"/>
                                        <w:rFonts w:ascii="Adobe Arabic" w:eastAsia="GE Dinar One" w:hAnsi="Adobe Arabic" w:cs="Adobe Arabic"/>
                                        <w:b/>
                                        <w:bCs/>
                                        <w:kern w:val="24"/>
                                        <w:sz w:val="44"/>
                                        <w:szCs w:val="44"/>
                                        <w:rtl/>
                                        <w:lang w:bidi="ar-SY"/>
                                      </w:rPr>
                                      <w:t>أهداف الجلسة</w:t>
                                    </w:r>
                                  </w:hyperlink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wpg:grpSp>
                        <wpg:grpSp>
                          <wpg:cNvPr id="1451488593" name="Group 26"/>
                          <wpg:cNvGrpSpPr/>
                          <wpg:grpSpPr>
                            <a:xfrm>
                              <a:off x="-2" y="9939"/>
                              <a:ext cx="2261237" cy="617800"/>
                              <a:chOff x="-2" y="0"/>
                              <a:chExt cx="2261545" cy="618425"/>
                            </a:xfrm>
                          </wpg:grpSpPr>
                          <wps:wsp>
                            <wps:cNvPr id="1451488594" name="Oval 1451488594"/>
                            <wps:cNvSpPr/>
                            <wps:spPr>
                              <a:xfrm>
                                <a:off x="1755775" y="0"/>
                                <a:ext cx="505768" cy="515506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68489">
                                  <a:alpha val="75000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451488596" name="TextBox 34"/>
                            <wps:cNvSpPr txBox="1"/>
                            <wps:spPr>
                              <a:xfrm>
                                <a:off x="-2" y="69827"/>
                                <a:ext cx="1756037" cy="548598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DC5D9D" w:rsidRPr="00BC6FB1" w:rsidRDefault="00863EFF" w:rsidP="00863EFF">
                                  <w:pPr>
                                    <w:jc w:val="center"/>
                                    <w:rPr>
                                      <w:rFonts w:ascii="Adobe Arabic" w:eastAsia="GE Dinar One" w:hAnsi="Adobe Arabic" w:cs="Adobe Arabic"/>
                                      <w:b/>
                                      <w:b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  <w:lang w:bidi="ar-SY"/>
                                    </w:rPr>
                                  </w:pPr>
                                  <w:hyperlink r:id="rId56" w:history="1">
                                    <w:r w:rsidR="00DC5D9D" w:rsidRPr="00863EFF">
                                      <w:rPr>
                                        <w:rStyle w:val="Hyperlink"/>
                                        <w:rFonts w:ascii="Adobe Arabic" w:eastAsia="GE Dinar One" w:hAnsi="Adobe Arabic" w:cs="Adobe Arabic" w:hint="cs"/>
                                        <w:b/>
                                        <w:bCs/>
                                        <w:kern w:val="24"/>
                                        <w:sz w:val="44"/>
                                        <w:szCs w:val="44"/>
                                        <w:rtl/>
                                        <w:lang w:bidi="ar-SY"/>
                                      </w:rPr>
                                      <w:t>محاور الجلسة</w:t>
                                    </w:r>
                                  </w:hyperlink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1451488597" name="Picture 1451488597" descr="Note 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4" cstate="print">
                                <a:lum bright="70000" contrast="-70000"/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832379" y="63971"/>
                                <a:ext cx="381525" cy="381525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grpSp>
                        <wps:wsp>
                          <wps:cNvPr id="1451488598" name="Text Box 1451488598"/>
                          <wps:cNvSpPr txBox="1"/>
                          <wps:spPr>
                            <a:xfrm>
                              <a:off x="3130298" y="874304"/>
                              <a:ext cx="2295648" cy="3288056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DC5D9D" w:rsidRPr="002C04B9" w:rsidRDefault="00DC5D9D" w:rsidP="00863EFF">
                                <w:pPr>
                                  <w:pStyle w:val="a"/>
                                  <w:spacing w:line="276" w:lineRule="auto"/>
                                  <w:jc w:val="lowKashida"/>
                                  <w:rPr>
                                    <w:rFonts w:ascii="Sakkal Majalla" w:hAnsi="Sakkal Majalla" w:cs="Sakkal Majalla"/>
                                    <w:sz w:val="34"/>
                                    <w:szCs w:val="34"/>
                                    <w:rtl/>
                                  </w:rPr>
                                </w:pPr>
                                <w:r w:rsidRPr="002C04B9">
                                  <w:rPr>
                                    <w:rFonts w:ascii="Sakkal Majalla" w:hAnsi="Sakkal Majalla" w:cs="Sakkal Majalla" w:hint="cs"/>
                                    <w:sz w:val="34"/>
                                    <w:szCs w:val="34"/>
                                    <w:rtl/>
                                  </w:rPr>
                                  <w:t>عند الانتهاء من تنفيذ أنشطة هذه الجلسة التدريبية، سيتمكّن المشاركون من:</w:t>
                                </w:r>
                              </w:p>
                              <w:p w:rsidR="00DC5D9D" w:rsidRPr="00247375" w:rsidRDefault="00DC5D9D" w:rsidP="00DC5D9D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247375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التعر</w:t>
                                </w:r>
                                <w:r w:rsidRPr="00247375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ّ</w:t>
                                </w:r>
                                <w:r w:rsidRPr="00247375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ف على مصادر الضغوط المهنية.  </w:t>
                                </w:r>
                              </w:p>
                              <w:p w:rsidR="00DC5D9D" w:rsidRPr="00247375" w:rsidRDefault="00DC5D9D" w:rsidP="00DC5D9D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247375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تطبيق أفضل ال</w:t>
                                </w:r>
                                <w:r w:rsidRPr="00247375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استراتيجيات </w:t>
                                </w:r>
                                <w:r w:rsidRPr="00247375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</w:t>
                                </w:r>
                                <w:r w:rsidRPr="00247375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فعّالة للتعامل مع الضغوط.  </w:t>
                                </w:r>
                              </w:p>
                              <w:p w:rsidR="00DC5D9D" w:rsidRPr="00247375" w:rsidRDefault="00DC5D9D" w:rsidP="00DC5D9D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247375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توضيح </w:t>
                                </w:r>
                                <w:r w:rsidRPr="00247375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أهمية الاسترخاء والتنفس العميق في تخفيف الضغوط. 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51488599" name="Text Box 1451488599"/>
                          <wps:cNvSpPr txBox="1"/>
                          <wps:spPr>
                            <a:xfrm>
                              <a:off x="39626" y="874624"/>
                              <a:ext cx="2216426" cy="3002326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DC5D9D" w:rsidRPr="00247375" w:rsidRDefault="00DC5D9D" w:rsidP="00DC5D9D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247375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مشاهدة فيديو تدريبي.</w:t>
                                </w:r>
                              </w:p>
                              <w:p w:rsidR="00DC5D9D" w:rsidRPr="00247375" w:rsidRDefault="00DC5D9D" w:rsidP="00DC5D9D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247375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مصادر الضغوط المهنية.  </w:t>
                                </w:r>
                              </w:p>
                              <w:p w:rsidR="00DC5D9D" w:rsidRPr="00247375" w:rsidRDefault="00DC5D9D" w:rsidP="00DC5D9D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247375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</w:t>
                                </w:r>
                                <w:r w:rsidRPr="00247375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استراتيجيات </w:t>
                                </w:r>
                                <w:r w:rsidRPr="00247375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</w:t>
                                </w:r>
                                <w:r w:rsidRPr="00247375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فعّالة للتعامل مع الضغوط.  </w:t>
                                </w:r>
                              </w:p>
                              <w:p w:rsidR="00DC5D9D" w:rsidRPr="00247375" w:rsidRDefault="00DC5D9D" w:rsidP="00DC5D9D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247375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أهمية الاسترخاء والتنفس العميق في تخفيف الضغوط.  </w:t>
                                </w:r>
                              </w:p>
                              <w:p w:rsidR="00DC5D9D" w:rsidRPr="00247375" w:rsidRDefault="00DC5D9D" w:rsidP="00DC5D9D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247375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تمرين</w:t>
                                </w:r>
                                <w:r w:rsidRPr="00247375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"</w:t>
                                </w:r>
                                <w:r w:rsidRPr="00247375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تحديد الضغوط</w:t>
                                </w:r>
                                <w:r w:rsidRPr="00247375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".</w:t>
                                </w:r>
                              </w:p>
                              <w:p w:rsidR="00DC5D9D" w:rsidRPr="00247375" w:rsidRDefault="00DC5D9D" w:rsidP="00DC5D9D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247375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نشاط</w:t>
                                </w:r>
                                <w:r w:rsidRPr="00247375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تدريبي "</w:t>
                                </w:r>
                                <w:r w:rsidRPr="00247375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التنفس العميق</w:t>
                                </w:r>
                                <w:r w:rsidRPr="00247375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".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451488600" name="Group 1451488600"/>
                        <wpg:cNvGrpSpPr/>
                        <wpg:grpSpPr>
                          <a:xfrm>
                            <a:off x="0" y="0"/>
                            <a:ext cx="6304917" cy="2143944"/>
                            <a:chOff x="0" y="0"/>
                            <a:chExt cx="6304917" cy="2143944"/>
                          </a:xfrm>
                        </wpg:grpSpPr>
                        <pic:pic xmlns:pic="http://schemas.openxmlformats.org/drawingml/2006/picture">
                          <pic:nvPicPr>
                            <pic:cNvPr id="1451488601" name="Picture 1451488601" descr="Calendar 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5" cstate="print">
                              <a:lum bright="70000" contrast="-70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546035" y="0"/>
                              <a:ext cx="526415" cy="5264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451488602" name="TextBox 34"/>
                          <wps:cNvSpPr txBox="1"/>
                          <wps:spPr>
                            <a:xfrm>
                              <a:off x="5267327" y="891089"/>
                              <a:ext cx="1037590" cy="12528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DC5D9D" w:rsidRPr="00F01FA2" w:rsidRDefault="00DC5D9D" w:rsidP="00863EFF">
                                <w:pPr>
                                  <w:jc w:val="center"/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 w:rsidRPr="00F01FA2"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اليوم </w:t>
                                </w:r>
                                <w:r>
                                  <w:rPr>
                                    <w:rFonts w:ascii="Adobe Arabic" w:eastAsia="GE Dinar One" w:hAnsi="Adobe Arabic" w:cs="Adobe Arabic" w:hint="cs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الثاني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451488603" name="TextBox 34"/>
                          <wps:cNvSpPr txBox="1"/>
                          <wps:spPr>
                            <a:xfrm>
                              <a:off x="2494619" y="19866"/>
                              <a:ext cx="2430145" cy="6724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DC5D9D" w:rsidRPr="00F01FA2" w:rsidRDefault="00DC5D9D" w:rsidP="00863EFF">
                                <w:pPr>
                                  <w:jc w:val="center"/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 w:rsidRPr="00F01FA2"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الجلسة </w:t>
                                </w:r>
                                <w:r>
                                  <w:rPr>
                                    <w:rFonts w:ascii="Adobe Arabic" w:eastAsia="GE Dinar One" w:hAnsi="Adobe Arabic" w:cs="Adobe Arabic" w:hint="cs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الأولى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451488604" name="TextBox 34"/>
                          <wps:cNvSpPr txBox="1"/>
                          <wps:spPr>
                            <a:xfrm>
                              <a:off x="0" y="1290918"/>
                              <a:ext cx="4567555" cy="6724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DC5D9D" w:rsidRPr="00F01FA2" w:rsidRDefault="00DC5D9D" w:rsidP="00863EFF">
                                <w:pPr>
                                  <w:jc w:val="center"/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 w:rsidRPr="00247375"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إدارة الضغوط النفسية والمهنية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1451488586" o:spid="_x0000_s1139" style="position:absolute;left:0;text-align:left;margin-left:9.75pt;margin-top:-36.75pt;width:496.45pt;height:530.2pt;z-index:252062720;mso-position-horizontal-relative:text;mso-position-vertical-relative:text;mso-width-relative:margin" coordsize="63049,673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">
                <v:group id="Group 1451488587" o:spid="_x0000_s1140" style="position:absolute;left:1619;top:25717;width:54259;height:41621" coordorigin="" coordsize="54259,416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K19iXfIAAAA&#10;4wAAAA8AAAAAAAAAAAAAAAAAqgIAAGRycy9kb3ducmV2LnhtbFBLBQYAAAAABAAEAPoAAACfAwAA&#10;AAA=&#10;">
                  <v:group id="Group 25" o:spid="_x0000_s1141" style="position:absolute;left:31302;width:22621;height:6178" coordorigin="38499" coordsize="22620,61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">
                    <v:group id="Group 1451488589" o:spid="_x0000_s1142" style="position:absolute;left:56062;width:5057;height:5155" coordorigin="56062" coordsize="5057,5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LOuuJ7IAAAA&#10;4wAAAA8AAAAAAAAAAAAAAAAAqgIAAGRycy9kb3ducmV2LnhtbFBLBQYAAAAABAAEAPoAAACfAwAA&#10;AAA=&#10;">
                      <v:oval id="Oval 1451488590" o:spid="_x0000_s1143" style="position:absolute;left:56062;width:5057;height:51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V70ssA&#10;AADjAAAADwAAAGRycy9kb3ducmV2LnhtbESPQUvDQBCF74L/YRnBm920phJjt0WEokh7sCk9D9kx&#10;Cc3Oht01Tf+9cxA8zsyb99632kyuVyOF2Hk2MJ9loIhrbztuDByr7UMBKiZki71nMnClCJv17c0K&#10;S+sv/EXjITVKTDiWaKBNaSi1jnVLDuPMD8Ry+/bBYZIxNNoGvIi56/Uiy560w44locWB3lqqz4cf&#10;Z2DnHqvTmIf363Dcnc6fwe231cKY+7vp9QVUoin9i/++P6zUz5fzvCiWz0IhTLIAvf4F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C4xXvSywAAAOMAAAAPAAAAAAAAAAAAAAAAAJgC&#10;AABkcnMvZG93bnJldi54bWxQSwUGAAAAAAQABAD1AAAAkAMAAAAA&#10;" fillcolor="#168489" stroked="f" strokeweight="1pt">
                        <v:fill opacity="49087f"/>
                        <v:stroke joinstyle="miter"/>
                      </v:oval>
                      <v:shape id="Picture 1451488591" o:spid="_x0000_s1144" type="#_x0000_t75" alt="Target " style="position:absolute;left:56923;top:814;width:3526;height:352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">
                        <v:imagedata r:id="rId46" o:title="Target " gain="19661f" blacklevel="22938f"/>
                      </v:shape>
                    </v:group>
                    <v:shape id="_x0000_s1145" type="#_x0000_t202" style="position:absolute;left:38499;top:698;width:17551;height:5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CVQ8YA&#10;AADjAAAADwAAAGRycy9kb3ducmV2LnhtbERPS0vDQBC+C/6HZQre7CalkRi7LcUH9ODFNt6H7JgN&#10;zc6G7Nik/94VBI/zvWezm32vLjTGLrCBfJmBIm6C7bg1UJ/e7ktQUZAt9oHJwJUi7La3NxusbJj4&#10;gy5HaVUK4VihAScyVFrHxpHHuAwDceK+wuhR0jm22o44pXDf61WWPWiPHacGhwM9O2rOx29vQMTu&#10;82v96uPhc35/mVzWFFgbc7eY90+ghGb5F/+5DzbNXxf5uiyLxxX8/pQA0N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3CVQ8YAAADjAAAADwAAAAAAAAAAAAAAAACYAgAAZHJz&#10;L2Rvd25yZXYueG1sUEsFBgAAAAAEAAQA9QAAAIsDAAAAAA==&#10;" filled="f" stroked="f">
                      <v:textbox style="mso-fit-shape-to-text:t">
                        <w:txbxContent>
                          <w:p w:rsidR="00DC5D9D" w:rsidRPr="00BC6FB1" w:rsidRDefault="00863EFF" w:rsidP="00863EFF">
                            <w:pPr>
                              <w:jc w:val="center"/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lang w:bidi="ar-SY"/>
                              </w:rPr>
                            </w:pPr>
                            <w:hyperlink r:id="rId57" w:history="1">
                              <w:r w:rsidR="00DC5D9D" w:rsidRPr="00863EFF">
                                <w:rPr>
                                  <w:rStyle w:val="Hyperlink"/>
                                  <w:rFonts w:ascii="Adobe Arabic" w:eastAsia="GE Dinar One" w:hAnsi="Adobe Arabic" w:cs="Adobe Arabic"/>
                                  <w:b/>
                                  <w:bCs/>
                                  <w:kern w:val="24"/>
                                  <w:sz w:val="44"/>
                                  <w:szCs w:val="44"/>
                                  <w:rtl/>
                                  <w:lang w:bidi="ar-SY"/>
                                </w:rPr>
                                <w:t>أهداف الجلسة</w:t>
                              </w:r>
                            </w:hyperlink>
                          </w:p>
                        </w:txbxContent>
                      </v:textbox>
                    </v:shape>
                  </v:group>
                  <v:group id="Group 26" o:spid="_x0000_s1146" style="position:absolute;top:99;width:22612;height:6178" coordorigin="" coordsize="22615,61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">
                    <v:oval id="Oval 1451488594" o:spid="_x0000_s1147" style="position:absolute;left:17557;width:5058;height:51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590ccA&#10;AADjAAAADwAAAGRycy9kb3ducmV2LnhtbERPX2vCMBB/H+w7hBvsbaa6KrUzigiyIfqgFZ+P5tYW&#10;m0tJslq//SIM9ni//7dYDaYVPTnfWFYwHiUgiEurG64UnIvtWwbCB2SNrWVScCcPq+Xz0wJzbW98&#10;pP4UKhFD2OeooA6hy6X0ZU0G/ch2xJH7ts5giKerpHZ4i+GmlZMkmUmDDceGGjva1FReTz9Gwd68&#10;F5c+dZ/37ry/XHfOHLbFRKnXl2H9ASLQEP7Ff+4vHeen03GaZdN5Co+fIgBy+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f+fdHHAAAA4wAAAA8AAAAAAAAAAAAAAAAAmAIAAGRy&#10;cy9kb3ducmV2LnhtbFBLBQYAAAAABAAEAPUAAACMAwAAAAA=&#10;" fillcolor="#168489" stroked="f" strokeweight="1pt">
                      <v:fill opacity="49087f"/>
                      <v:stroke joinstyle="miter"/>
                    </v:oval>
                    <v:shape id="_x0000_s1148" type="#_x0000_t202" style="position:absolute;top:698;width:17560;height:5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uTQMYA&#10;AADjAAAADwAAAGRycy9kb3ducmV2LnhtbERPS0vDQBC+C/6HZQre7CbSlBi7LcUH9ODFNt6H7JgN&#10;zc6G7Nik/94VBI/zvWezm32vLjTGLrCBfJmBIm6C7bg1UJ/e7ktQUZAt9oHJwJUi7La3NxusbJj4&#10;gy5HaVUK4VihAScyVFrHxpHHuAwDceK+wuhR0jm22o44pXDf64csW2uPHacGhwM9O2rOx29vQMTu&#10;82v96uPhc35/mVzWFFgbc7eY90+ghGb5F/+5DzbNXxX5qiyLxzX8/pQA0N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EuTQMYAAADjAAAADwAAAAAAAAAAAAAAAACYAgAAZHJz&#10;L2Rvd25yZXYueG1sUEsFBgAAAAAEAAQA9QAAAIsDAAAAAA==&#10;" filled="f" stroked="f">
                      <v:textbox style="mso-fit-shape-to-text:t">
                        <w:txbxContent>
                          <w:p w:rsidR="00DC5D9D" w:rsidRPr="00BC6FB1" w:rsidRDefault="00863EFF" w:rsidP="00863EFF">
                            <w:pPr>
                              <w:jc w:val="center"/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lang w:bidi="ar-SY"/>
                              </w:rPr>
                            </w:pPr>
                            <w:hyperlink r:id="rId58" w:history="1">
                              <w:r w:rsidR="00DC5D9D" w:rsidRPr="00863EFF">
                                <w:rPr>
                                  <w:rStyle w:val="Hyperlink"/>
                                  <w:rFonts w:ascii="Adobe Arabic" w:eastAsia="GE Dinar One" w:hAnsi="Adobe Arabic" w:cs="Adobe Arabic" w:hint="cs"/>
                                  <w:b/>
                                  <w:bCs/>
                                  <w:kern w:val="24"/>
                                  <w:sz w:val="44"/>
                                  <w:szCs w:val="44"/>
                                  <w:rtl/>
                                  <w:lang w:bidi="ar-SY"/>
                                </w:rPr>
                                <w:t>محاور الجلسة</w:t>
                              </w:r>
                            </w:hyperlink>
                          </w:p>
                        </w:txbxContent>
                      </v:textbox>
                    </v:shape>
                    <v:shape id="Picture 1451488597" o:spid="_x0000_s1149" type="#_x0000_t75" alt="Note " style="position:absolute;left:18323;top:639;width:3816;height:381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">
                      <v:imagedata r:id="rId49" o:title="Note " gain="19661f" blacklevel="22938f"/>
                    </v:shape>
                  </v:group>
                  <v:shape id="Text Box 1451488598" o:spid="_x0000_s1150" type="#_x0000_t202" style="position:absolute;left:31302;top:8743;width:22957;height:328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" filled="f" stroked="f" strokeweight=".5pt">
                    <v:textbox>
                      <w:txbxContent>
                        <w:p w:rsidR="00DC5D9D" w:rsidRPr="002C04B9" w:rsidRDefault="00DC5D9D" w:rsidP="00863EFF">
                          <w:pPr>
                            <w:pStyle w:val="a"/>
                            <w:spacing w:line="276" w:lineRule="auto"/>
                            <w:jc w:val="lowKashida"/>
                            <w:rPr>
                              <w:rFonts w:ascii="Sakkal Majalla" w:hAnsi="Sakkal Majalla" w:cs="Sakkal Majalla"/>
                              <w:sz w:val="34"/>
                              <w:szCs w:val="34"/>
                              <w:rtl/>
                            </w:rPr>
                          </w:pPr>
                          <w:r w:rsidRPr="002C04B9">
                            <w:rPr>
                              <w:rFonts w:ascii="Sakkal Majalla" w:hAnsi="Sakkal Majalla" w:cs="Sakkal Majalla" w:hint="cs"/>
                              <w:sz w:val="34"/>
                              <w:szCs w:val="34"/>
                              <w:rtl/>
                            </w:rPr>
                            <w:t>عند الانتهاء من تنفيذ أنشطة هذه الجلسة التدريبية، سيتمكّن المشاركون من:</w:t>
                          </w:r>
                        </w:p>
                        <w:p w:rsidR="00DC5D9D" w:rsidRPr="00247375" w:rsidRDefault="00DC5D9D" w:rsidP="00DC5D9D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247375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التعر</w:t>
                          </w:r>
                          <w:r w:rsidRPr="00247375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ّ</w:t>
                          </w:r>
                          <w:r w:rsidRPr="00247375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ف على مصادر الضغوط المهنية.  </w:t>
                          </w:r>
                        </w:p>
                        <w:p w:rsidR="00DC5D9D" w:rsidRPr="00247375" w:rsidRDefault="00DC5D9D" w:rsidP="00DC5D9D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247375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تطبيق أفضل ال</w:t>
                          </w:r>
                          <w:r w:rsidRPr="00247375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استراتيجيات </w:t>
                          </w:r>
                          <w:r w:rsidRPr="00247375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</w:t>
                          </w:r>
                          <w:r w:rsidRPr="00247375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فعّالة للتعامل مع الضغوط.  </w:t>
                          </w:r>
                        </w:p>
                        <w:p w:rsidR="00DC5D9D" w:rsidRPr="00247375" w:rsidRDefault="00DC5D9D" w:rsidP="00DC5D9D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247375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توضيح </w:t>
                          </w:r>
                          <w:r w:rsidRPr="00247375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أهمية الاسترخاء والتنفس العميق في تخفيف الضغوط.  </w:t>
                          </w:r>
                        </w:p>
                      </w:txbxContent>
                    </v:textbox>
                  </v:shape>
                  <v:shape id="Text Box 1451488599" o:spid="_x0000_s1151" type="#_x0000_t202" style="position:absolute;left:396;top:8746;width:22164;height:300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/qVckA&#10;AADjAAAADwAAAGRycy9kb3ducmV2LnhtbERPzWrCQBC+F3yHZQre6kYxElNXkYBYpB60XnqbZsck&#10;NDsbs1uNfXpXEDzO9z+zRWdqcabWVZYVDAcRCOLc6ooLBYev1VsCwnlkjbVlUnAlB4t572WGqbYX&#10;3tF57wsRQtilqKD0vkmldHlJBt3ANsSBO9rWoA9nW0jd4iWEm1qOomgiDVYcGkpsKCsp/93/GQWb&#10;bLXF3c/IJP91tv48LpvT4TtWqv/aLd9BeOr8U/xwf+gwfxwPx0kST6dw/ykAIOc3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kG/qVckAAADjAAAADwAAAAAAAAAAAAAAAACYAgAA&#10;ZHJzL2Rvd25yZXYueG1sUEsFBgAAAAAEAAQA9QAAAI4DAAAAAA==&#10;" filled="f" stroked="f" strokeweight=".5pt">
                    <v:textbox>
                      <w:txbxContent>
                        <w:p w:rsidR="00DC5D9D" w:rsidRPr="00247375" w:rsidRDefault="00DC5D9D" w:rsidP="00DC5D9D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247375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مشاهدة فيديو تدريبي.</w:t>
                          </w:r>
                        </w:p>
                        <w:p w:rsidR="00DC5D9D" w:rsidRPr="00247375" w:rsidRDefault="00DC5D9D" w:rsidP="00DC5D9D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247375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مصادر الضغوط المهنية.  </w:t>
                          </w:r>
                        </w:p>
                        <w:p w:rsidR="00DC5D9D" w:rsidRPr="00247375" w:rsidRDefault="00DC5D9D" w:rsidP="00DC5D9D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247375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</w:t>
                          </w:r>
                          <w:r w:rsidRPr="00247375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استراتيجيات </w:t>
                          </w:r>
                          <w:r w:rsidRPr="00247375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</w:t>
                          </w:r>
                          <w:r w:rsidRPr="00247375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فعّالة للتعامل مع الضغوط.  </w:t>
                          </w:r>
                        </w:p>
                        <w:p w:rsidR="00DC5D9D" w:rsidRPr="00247375" w:rsidRDefault="00DC5D9D" w:rsidP="00DC5D9D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247375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أهمية الاسترخاء والتنفس العميق في تخفيف الضغوط.  </w:t>
                          </w:r>
                        </w:p>
                        <w:p w:rsidR="00DC5D9D" w:rsidRPr="00247375" w:rsidRDefault="00DC5D9D" w:rsidP="00DC5D9D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247375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تمرين</w:t>
                          </w:r>
                          <w:r w:rsidRPr="00247375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"</w:t>
                          </w:r>
                          <w:r w:rsidRPr="00247375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تحديد الضغوط</w:t>
                          </w:r>
                          <w:r w:rsidRPr="00247375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".</w:t>
                          </w:r>
                        </w:p>
                        <w:p w:rsidR="00DC5D9D" w:rsidRPr="00247375" w:rsidRDefault="00DC5D9D" w:rsidP="00DC5D9D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247375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نشاط</w:t>
                          </w:r>
                          <w:r w:rsidRPr="00247375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تدريبي "</w:t>
                          </w:r>
                          <w:r w:rsidRPr="00247375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التنفس العميق</w:t>
                          </w:r>
                          <w:r w:rsidRPr="00247375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".</w:t>
                          </w:r>
                        </w:p>
                      </w:txbxContent>
                    </v:textbox>
                  </v:shape>
                </v:group>
                <v:group id="Group 1451488600" o:spid="_x0000_s1152" style="position:absolute;width:63049;height:21439" coordsize="63049,214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">
                  <v:shape id="Picture 1451488601" o:spid="_x0000_s1153" type="#_x0000_t75" alt="Calendar " style="position:absolute;left:55460;width:5264;height:52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rubYbHAAAA4wAAAA8AAABkcnMvZG93bnJldi54bWxET19LwzAQfxf8DuEE31xaN0fplg0pyERh&#10;sG4vezuaW1psLiXJuvrtjSD4eL//t95Othcj+dA5VpDPMhDEjdMdGwWn49tTASJEZI29Y1LwTQG2&#10;m/u7NZba3fhAYx2NSCEcSlTQxjiUUoamJYth5gbixF2ctxjT6Y3UHm8p3PbyOcuW0mLHqaHFgaqW&#10;mq/6ahXMP3Zyb8bivHOf5uDrUNVuXyn1+DC9rkBEmuK/+M/9rtP8xUu+KIpllsPvTwkAufkB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HrubYbHAAAA4wAAAA8AAAAAAAAAAAAA&#10;AAAAnwIAAGRycy9kb3ducmV2LnhtbFBLBQYAAAAABAAEAPcAAACTAwAAAAA=&#10;">
                    <v:imagedata r:id="rId50" o:title="Calendar " gain="19661f" blacklevel="22938f"/>
                    <v:path arrowok="t"/>
                  </v:shape>
                  <v:shape id="_x0000_s1154" type="#_x0000_t202" style="position:absolute;left:52673;top:8910;width:10376;height:125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9huMUA&#10;AADjAAAADwAAAGRycy9kb3ducmV2LnhtbERPS2vDMAy+D/YfjAa7rXZKW0JWt5Q9oIdd1mZ3EWtx&#10;WCyHWGvSfz8PBjvqe2u7n0OvLjSmLrKFYmFAETfRddxaqM+vDyWoJMgO+8hk4UoJ9rvbmy1WLk78&#10;TpeTtCqHcKrQghcZKq1T4ylgWsSBOHOfcQwo+Rxb7Uaccnjo9dKYjQ7YcW7wONCTp+br9B0siLhD&#10;ca1fQjp+zG/PkzfNGmtr7+/mwyMooVn+xX/uo8vzV+tiVZYbs4TfnzIAevc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X2G4xQAAAOMAAAAPAAAAAAAAAAAAAAAAAJgCAABkcnMv&#10;ZG93bnJldi54bWxQSwUGAAAAAAQABAD1AAAAigMAAAAA&#10;" filled="f" stroked="f">
                    <v:textbox style="mso-fit-shape-to-text:t">
                      <w:txbxContent>
                        <w:p w:rsidR="00DC5D9D" w:rsidRPr="00F01FA2" w:rsidRDefault="00DC5D9D" w:rsidP="00863EFF">
                          <w:pPr>
                            <w:jc w:val="center"/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 w:rsidRPr="00F01FA2"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اليوم </w:t>
                          </w:r>
                          <w:r>
                            <w:rPr>
                              <w:rFonts w:ascii="Adobe Arabic" w:eastAsia="GE Dinar One" w:hAnsi="Adobe Arabic" w:cs="Adobe Arabic" w:hint="cs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الثاني</w:t>
                          </w:r>
                        </w:p>
                      </w:txbxContent>
                    </v:textbox>
                  </v:shape>
                  <v:shape id="_x0000_s1155" type="#_x0000_t202" style="position:absolute;left:24946;top:198;width:24301;height:67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PEI8UA&#10;AADjAAAADwAAAGRycy9kb3ducmV2LnhtbERPS0vDQBC+C/6HZQRvdjfalhC7LcUH9ODFNt6H7JgN&#10;ZmdDdmzSf+8Kgsf53rPZzaFXZxpTF9lCsTCgiJvoOm4t1KfXuxJUEmSHfWSycKEEu+311QYrFyd+&#10;p/NRWpVDOFVowYsMldap8RQwLeJAnLnPOAaUfI6tdiNOOTz0+t6YtQ7YcW7wONCTp+br+B0siLh9&#10;calfQjp8zG/PkzfNCmtrb2/m/SMooVn+xX/ug8vzl6tiWZZr8wC/P2UA9P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E8QjxQAAAOMAAAAPAAAAAAAAAAAAAAAAAJgCAABkcnMv&#10;ZG93bnJldi54bWxQSwUGAAAAAAQABAD1AAAAigMAAAAA&#10;" filled="f" stroked="f">
                    <v:textbox style="mso-fit-shape-to-text:t">
                      <w:txbxContent>
                        <w:p w:rsidR="00DC5D9D" w:rsidRPr="00F01FA2" w:rsidRDefault="00DC5D9D" w:rsidP="00863EFF">
                          <w:pPr>
                            <w:jc w:val="center"/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 w:rsidRPr="00F01FA2"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الجلسة </w:t>
                          </w:r>
                          <w:r>
                            <w:rPr>
                              <w:rFonts w:ascii="Adobe Arabic" w:eastAsia="GE Dinar One" w:hAnsi="Adobe Arabic" w:cs="Adobe Arabic" w:hint="cs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الأولى</w:t>
                          </w:r>
                        </w:p>
                      </w:txbxContent>
                    </v:textbox>
                  </v:shape>
                  <v:shape id="_x0000_s1156" type="#_x0000_t202" style="position:absolute;top:12909;width:45675;height:67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pcV8UA&#10;AADjAAAADwAAAGRycy9kb3ducmV2LnhtbERPS0vDQBC+C/6HZQRvdjeSlhC7LcUH9ODFGu9DdswG&#10;s7MhOzbpv3cFweN879nulzCoM02pj2yhWBlQxG10PXcWmveXuwpUEmSHQ2SycKEE+9311RZrF2d+&#10;o/NJOpVDONVowYuMtdap9RQwreJInLnPOAWUfE6ddhPOOTwM+t6YjQ7Yc27wONKjp/br9B0siLhD&#10;cWmeQzp+LK9PszftGhtrb2+WwwMooUX+xX/uo8vzy3VRVtXGlPD7UwZA73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+lxXxQAAAOMAAAAPAAAAAAAAAAAAAAAAAJgCAABkcnMv&#10;ZG93bnJldi54bWxQSwUGAAAAAAQABAD1AAAAigMAAAAA&#10;" filled="f" stroked="f">
                    <v:textbox style="mso-fit-shape-to-text:t">
                      <w:txbxContent>
                        <w:p w:rsidR="00DC5D9D" w:rsidRPr="00F01FA2" w:rsidRDefault="00DC5D9D" w:rsidP="00863EFF">
                          <w:pPr>
                            <w:jc w:val="center"/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 w:rsidRPr="00247375"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إدارة الضغوط النفسية والمهنية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D90411" w:rsidRDefault="00D90411">
      <w:pPr>
        <w:bidi w:val="0"/>
        <w:spacing w:after="160" w:line="259" w:lineRule="auto"/>
        <w:jc w:val="left"/>
        <w:rPr>
          <w:sz w:val="40"/>
          <w:szCs w:val="44"/>
          <w:rtl/>
          <w:lang w:bidi="ar-SY"/>
        </w:rPr>
      </w:pPr>
      <w:r>
        <w:rPr>
          <w:sz w:val="40"/>
          <w:szCs w:val="44"/>
          <w:rtl/>
          <w:lang w:bidi="ar-SY"/>
        </w:rPr>
        <w:br w:type="page"/>
      </w:r>
    </w:p>
    <w:p w:rsidR="00D90411" w:rsidRDefault="00DC5D9D" w:rsidP="00D374CF">
      <w:pPr>
        <w:jc w:val="both"/>
        <w:rPr>
          <w:sz w:val="40"/>
          <w:szCs w:val="44"/>
          <w:rtl/>
          <w:lang w:bidi="ar-SY"/>
        </w:rPr>
      </w:pPr>
      <w:r>
        <w:rPr>
          <w:rFonts w:cs="PT Bold Heading"/>
          <w:noProof/>
          <w:sz w:val="52"/>
          <w:szCs w:val="56"/>
          <w:rtl/>
        </w:rPr>
        <w:lastRenderedPageBreak/>
        <mc:AlternateContent>
          <mc:Choice Requires="wpg">
            <w:drawing>
              <wp:anchor distT="0" distB="0" distL="114300" distR="114300" simplePos="0" relativeHeight="252064768" behindDoc="0" locked="0" layoutInCell="1" allowOverlap="1" wp14:anchorId="18111C6E" wp14:editId="637C59B6">
                <wp:simplePos x="0" y="0"/>
                <wp:positionH relativeFrom="column">
                  <wp:posOffset>133350</wp:posOffset>
                </wp:positionH>
                <wp:positionV relativeFrom="paragraph">
                  <wp:posOffset>-466725</wp:posOffset>
                </wp:positionV>
                <wp:extent cx="6352544" cy="6899563"/>
                <wp:effectExtent l="0" t="0" r="0" b="0"/>
                <wp:wrapNone/>
                <wp:docPr id="1451488605" name="Group 14514886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52544" cy="6899563"/>
                          <a:chOff x="0" y="0"/>
                          <a:chExt cx="6352544" cy="6899563"/>
                        </a:xfrm>
                      </wpg:grpSpPr>
                      <wpg:grpSp>
                        <wpg:cNvPr id="1451488606" name="Group 1451488606"/>
                        <wpg:cNvGrpSpPr/>
                        <wpg:grpSpPr>
                          <a:xfrm>
                            <a:off x="161924" y="2571750"/>
                            <a:ext cx="5425868" cy="4327813"/>
                            <a:chOff x="-3" y="0"/>
                            <a:chExt cx="5425940" cy="4328120"/>
                          </a:xfrm>
                        </wpg:grpSpPr>
                        <wpg:grpSp>
                          <wpg:cNvPr id="1451488607" name="Group 25"/>
                          <wpg:cNvGrpSpPr/>
                          <wpg:grpSpPr>
                            <a:xfrm>
                              <a:off x="3130292" y="0"/>
                              <a:ext cx="2262077" cy="617868"/>
                              <a:chOff x="3849918" y="0"/>
                              <a:chExt cx="2262077" cy="617868"/>
                            </a:xfrm>
                          </wpg:grpSpPr>
                          <wpg:grpSp>
                            <wpg:cNvPr id="1451488608" name="Group 1451488608"/>
                            <wpg:cNvGrpSpPr/>
                            <wpg:grpSpPr>
                              <a:xfrm>
                                <a:off x="5606227" y="0"/>
                                <a:ext cx="505768" cy="515506"/>
                                <a:chOff x="5606227" y="0"/>
                                <a:chExt cx="505768" cy="515506"/>
                              </a:xfrm>
                            </wpg:grpSpPr>
                            <wps:wsp>
                              <wps:cNvPr id="1451488609" name="Oval 1451488609"/>
                              <wps:cNvSpPr/>
                              <wps:spPr>
                                <a:xfrm>
                                  <a:off x="5606227" y="0"/>
                                  <a:ext cx="505768" cy="51550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168489">
                                    <a:alpha val="75000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451488610" name="Picture 1451488610" descr="Target 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 cstate="print">
                                  <a:lum bright="70000" contrast="-70000"/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5692357" y="81472"/>
                                  <a:ext cx="352560" cy="352560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grpSp>
                          <wps:wsp>
                            <wps:cNvPr id="1451488611" name="TextBox 34"/>
                            <wps:cNvSpPr txBox="1"/>
                            <wps:spPr>
                              <a:xfrm>
                                <a:off x="3849918" y="69824"/>
                                <a:ext cx="1755163" cy="54804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DC5D9D" w:rsidRPr="00BC6FB1" w:rsidRDefault="00863EFF" w:rsidP="00863EFF">
                                  <w:pPr>
                                    <w:jc w:val="center"/>
                                    <w:rPr>
                                      <w:rFonts w:ascii="Adobe Arabic" w:eastAsia="GE Dinar One" w:hAnsi="Adobe Arabic" w:cs="Adobe Arabic"/>
                                      <w:b/>
                                      <w:b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  <w:lang w:bidi="ar-SY"/>
                                    </w:rPr>
                                  </w:pPr>
                                  <w:hyperlink r:id="rId59" w:history="1">
                                    <w:r w:rsidR="00DC5D9D" w:rsidRPr="00863EFF">
                                      <w:rPr>
                                        <w:rStyle w:val="Hyperlink"/>
                                        <w:rFonts w:ascii="Adobe Arabic" w:eastAsia="GE Dinar One" w:hAnsi="Adobe Arabic" w:cs="Adobe Arabic"/>
                                        <w:b/>
                                        <w:bCs/>
                                        <w:kern w:val="24"/>
                                        <w:sz w:val="44"/>
                                        <w:szCs w:val="44"/>
                                        <w:rtl/>
                                        <w:lang w:bidi="ar-SY"/>
                                      </w:rPr>
                                      <w:t>أهداف الجلسة</w:t>
                                    </w:r>
                                  </w:hyperlink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wpg:grpSp>
                        <wpg:grpSp>
                          <wpg:cNvPr id="1451488612" name="Group 26"/>
                          <wpg:cNvGrpSpPr/>
                          <wpg:grpSpPr>
                            <a:xfrm>
                              <a:off x="-3" y="9939"/>
                              <a:ext cx="2261238" cy="617799"/>
                              <a:chOff x="-3" y="0"/>
                              <a:chExt cx="2261546" cy="618424"/>
                            </a:xfrm>
                          </wpg:grpSpPr>
                          <wps:wsp>
                            <wps:cNvPr id="1451488613" name="Oval 1451488613"/>
                            <wps:cNvSpPr/>
                            <wps:spPr>
                              <a:xfrm>
                                <a:off x="1755775" y="0"/>
                                <a:ext cx="505768" cy="515506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68489">
                                  <a:alpha val="75000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451488614" name="TextBox 34"/>
                            <wps:cNvSpPr txBox="1"/>
                            <wps:spPr>
                              <a:xfrm>
                                <a:off x="-3" y="69825"/>
                                <a:ext cx="1756037" cy="54859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DC5D9D" w:rsidRPr="00BC6FB1" w:rsidRDefault="00863EFF" w:rsidP="00863EFF">
                                  <w:pPr>
                                    <w:jc w:val="center"/>
                                    <w:rPr>
                                      <w:rFonts w:ascii="Adobe Arabic" w:eastAsia="GE Dinar One" w:hAnsi="Adobe Arabic" w:cs="Adobe Arabic"/>
                                      <w:b/>
                                      <w:b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  <w:lang w:bidi="ar-SY"/>
                                    </w:rPr>
                                  </w:pPr>
                                  <w:hyperlink r:id="rId60" w:history="1">
                                    <w:r w:rsidR="00DC5D9D" w:rsidRPr="00863EFF">
                                      <w:rPr>
                                        <w:rStyle w:val="Hyperlink"/>
                                        <w:rFonts w:ascii="Adobe Arabic" w:eastAsia="GE Dinar One" w:hAnsi="Adobe Arabic" w:cs="Adobe Arabic" w:hint="cs"/>
                                        <w:b/>
                                        <w:bCs/>
                                        <w:kern w:val="24"/>
                                        <w:sz w:val="44"/>
                                        <w:szCs w:val="44"/>
                                        <w:rtl/>
                                        <w:lang w:bidi="ar-SY"/>
                                      </w:rPr>
                                      <w:t>محاور الجلسة</w:t>
                                    </w:r>
                                  </w:hyperlink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1451488615" name="Picture 1451488615" descr="Note 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4" cstate="print">
                                <a:lum bright="70000" contrast="-70000"/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832379" y="63971"/>
                                <a:ext cx="381525" cy="381525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grpSp>
                        <wps:wsp>
                          <wps:cNvPr id="1451488616" name="Text Box 1451488616"/>
                          <wps:cNvSpPr txBox="1"/>
                          <wps:spPr>
                            <a:xfrm>
                              <a:off x="3059779" y="874304"/>
                              <a:ext cx="2366158" cy="3288056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DC5D9D" w:rsidRPr="002C04B9" w:rsidRDefault="00DC5D9D" w:rsidP="00863EFF">
                                <w:pPr>
                                  <w:pStyle w:val="a"/>
                                  <w:spacing w:line="276" w:lineRule="auto"/>
                                  <w:jc w:val="lowKashida"/>
                                  <w:rPr>
                                    <w:rFonts w:ascii="Sakkal Majalla" w:hAnsi="Sakkal Majalla" w:cs="Sakkal Majalla"/>
                                    <w:sz w:val="34"/>
                                    <w:szCs w:val="34"/>
                                    <w:rtl/>
                                  </w:rPr>
                                </w:pPr>
                                <w:r w:rsidRPr="002C04B9">
                                  <w:rPr>
                                    <w:rFonts w:ascii="Sakkal Majalla" w:hAnsi="Sakkal Majalla" w:cs="Sakkal Majalla" w:hint="cs"/>
                                    <w:sz w:val="34"/>
                                    <w:szCs w:val="34"/>
                                    <w:rtl/>
                                  </w:rPr>
                                  <w:t>عند الانتهاء من تنفيذ أنشطة هذه الجلسة التدريبية، سيتمكّن المشاركون من:</w:t>
                                </w:r>
                              </w:p>
                              <w:p w:rsidR="00DC5D9D" w:rsidRPr="007C6591" w:rsidRDefault="00DC5D9D" w:rsidP="00DC5D9D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7C6591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توضيح </w:t>
                                </w:r>
                                <w:r w:rsidRPr="007C6591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أهمية التوازن بين الحياة المهنية والشخصية للصحة النفسية.  </w:t>
                                </w:r>
                              </w:p>
                              <w:p w:rsidR="00DC5D9D" w:rsidRPr="007C6591" w:rsidRDefault="00DC5D9D" w:rsidP="00DC5D9D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7C6591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اكتساب مهارات</w:t>
                                </w:r>
                                <w:r w:rsidRPr="007C6591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إدارة الوقت بشكل فعّال لتحقيق التوازن.  </w:t>
                                </w:r>
                              </w:p>
                              <w:p w:rsidR="00DC5D9D" w:rsidRPr="007C6591" w:rsidRDefault="00DC5D9D" w:rsidP="00DC5D9D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7C6591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تعلّم كيفية </w:t>
                                </w:r>
                                <w:r w:rsidRPr="007C6591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وضع حدود بين العمل والحياة الشخصية. 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51488617" name="Text Box 1451488617"/>
                          <wps:cNvSpPr txBox="1"/>
                          <wps:spPr>
                            <a:xfrm>
                              <a:off x="39625" y="874482"/>
                              <a:ext cx="2216426" cy="345363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DC5D9D" w:rsidRPr="007C6591" w:rsidRDefault="00DC5D9D" w:rsidP="00DC5D9D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7C6591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مشاهدة فيديو تدريبي.</w:t>
                                </w:r>
                              </w:p>
                              <w:p w:rsidR="00DC5D9D" w:rsidRPr="007C6591" w:rsidRDefault="00DC5D9D" w:rsidP="00DC5D9D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7C6591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أهمية التوازن بين الحياة المهنية والشخصية للصحة النفسية.  </w:t>
                                </w:r>
                              </w:p>
                              <w:p w:rsidR="00DC5D9D" w:rsidRPr="007C6591" w:rsidRDefault="00DC5D9D" w:rsidP="00DC5D9D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7C6591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كيفية إدارة الوقت بشكل فعّال لتحقيق التوازن.  </w:t>
                                </w:r>
                              </w:p>
                              <w:p w:rsidR="00DC5D9D" w:rsidRPr="007C6591" w:rsidRDefault="00DC5D9D" w:rsidP="00DC5D9D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7C6591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وضع حدود بين العمل والحياة الشخصية.  </w:t>
                                </w:r>
                              </w:p>
                              <w:p w:rsidR="00DC5D9D" w:rsidRPr="007C6591" w:rsidRDefault="00DC5D9D" w:rsidP="00DC5D9D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7C6591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تمرين</w:t>
                                </w:r>
                                <w:r w:rsidRPr="007C6591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"</w:t>
                                </w:r>
                                <w:r w:rsidRPr="007C6591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جدول التوازن</w:t>
                                </w:r>
                                <w:r w:rsidRPr="007C6591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".</w:t>
                                </w:r>
                              </w:p>
                              <w:p w:rsidR="00DC5D9D" w:rsidRPr="007C6591" w:rsidRDefault="00DC5D9D" w:rsidP="00DC5D9D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7C6591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نشاط</w:t>
                                </w:r>
                                <w:r w:rsidRPr="007C6591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تدريبي "</w:t>
                                </w:r>
                                <w:r w:rsidRPr="007C6591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تمرين الأولويات</w:t>
                                </w:r>
                                <w:r w:rsidRPr="007C6591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".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451488618" name="Group 1451488618"/>
                        <wpg:cNvGrpSpPr/>
                        <wpg:grpSpPr>
                          <a:xfrm>
                            <a:off x="0" y="0"/>
                            <a:ext cx="6352544" cy="2144033"/>
                            <a:chOff x="0" y="0"/>
                            <a:chExt cx="6352544" cy="2144033"/>
                          </a:xfrm>
                        </wpg:grpSpPr>
                        <pic:pic xmlns:pic="http://schemas.openxmlformats.org/drawingml/2006/picture">
                          <pic:nvPicPr>
                            <pic:cNvPr id="1451488619" name="Picture 1451488619" descr="Calendar 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5" cstate="print">
                              <a:lum bright="70000" contrast="-70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546035" y="0"/>
                              <a:ext cx="526415" cy="5264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451488620" name="TextBox 34"/>
                          <wps:cNvSpPr txBox="1"/>
                          <wps:spPr>
                            <a:xfrm>
                              <a:off x="5220339" y="891178"/>
                              <a:ext cx="1132205" cy="12528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DC5D9D" w:rsidRPr="00F01FA2" w:rsidRDefault="00DC5D9D" w:rsidP="00863EFF">
                                <w:pPr>
                                  <w:jc w:val="center"/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 w:rsidRPr="00F01FA2"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اليوم </w:t>
                                </w:r>
                                <w:r>
                                  <w:rPr>
                                    <w:rFonts w:ascii="Adobe Arabic" w:eastAsia="GE Dinar One" w:hAnsi="Adobe Arabic" w:cs="Adobe Arabic" w:hint="cs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الثاني 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451488621" name="TextBox 34"/>
                          <wps:cNvSpPr txBox="1"/>
                          <wps:spPr>
                            <a:xfrm>
                              <a:off x="2494618" y="19866"/>
                              <a:ext cx="2430145" cy="6724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DC5D9D" w:rsidRPr="00F01FA2" w:rsidRDefault="00DC5D9D" w:rsidP="00863EFF">
                                <w:pPr>
                                  <w:jc w:val="center"/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 w:rsidRPr="00F01FA2"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الجلسة </w:t>
                                </w:r>
                                <w:r>
                                  <w:rPr>
                                    <w:rFonts w:ascii="Adobe Arabic" w:eastAsia="GE Dinar One" w:hAnsi="Adobe Arabic" w:cs="Adobe Arabic" w:hint="cs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الثانية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451488622" name="TextBox 34"/>
                          <wps:cNvSpPr txBox="1"/>
                          <wps:spPr>
                            <a:xfrm>
                              <a:off x="0" y="1290917"/>
                              <a:ext cx="4567555" cy="6724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DC5D9D" w:rsidRPr="00F01FA2" w:rsidRDefault="00DC5D9D" w:rsidP="00863EFF">
                                <w:pPr>
                                  <w:jc w:val="center"/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 w:rsidRPr="007C6591"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تحقيق التوازن بين العمل والحياة الشخصية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451488605" o:spid="_x0000_s1157" style="position:absolute;left:0;text-align:left;margin-left:10.5pt;margin-top:-36.75pt;width:500.2pt;height:543.25pt;z-index:252064768;mso-position-horizontal-relative:text;mso-position-vertical-relative:text;mso-height-relative:margin" coordsize="63525,689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">
                <v:group id="Group 1451488606" o:spid="_x0000_s1158" style="position:absolute;left:1619;top:25717;width:54258;height:43278" coordorigin="" coordsize="54259,432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HTHTsrIAAAA&#10;4wAAAA8AAAAAAAAAAAAAAAAAqgIAAGRycy9kb3ducmV2LnhtbFBLBQYAAAAABAAEAPoAAACfAwAA&#10;AAA=&#10;">
                  <v:group id="Group 25" o:spid="_x0000_s1159" style="position:absolute;left:31302;width:22621;height:6178" coordorigin="38499" coordsize="22620,61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BuL61HIAAAA&#10;4wAAAA8AAAAAAAAAAAAAAAAAqgIAAGRycy9kb3ducmV2LnhtbFBLBQYAAAAABAAEAPoAAACfAwAA&#10;AAA=&#10;">
                    <v:group id="Group 1451488608" o:spid="_x0000_s1160" style="position:absolute;left:56062;width:5057;height:5155" coordorigin="56062" coordsize="5057,5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">
                      <v:oval id="Oval 1451488609" o:spid="_x0000_s1161" style="position:absolute;left:56062;width:5057;height:51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AmtMcA&#10;AADjAAAADwAAAGRycy9kb3ducmV2LnhtbERPX2vCMBB/F/Ydwg32pqmuk64aZQxkIu5hVnw+mrMt&#10;NpeSZLV+eyMM9ni//7dcD6YVPTnfWFYwnSQgiEurG64UHIvNOAPhA7LG1jIpuJGH9epptMRc2yv/&#10;UH8IlYgh7HNUUIfQ5VL6siaDfmI74sidrTMY4ukqqR1eY7hp5SxJ5tJgw7Ghxo4+ayovh1+jYG9e&#10;i1Ofuq9bd9yfLjtnvjfFTKmX5+FjASLQEP7Ff+6tjvPTt2maZfPkHR4/RQDk6g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rQJrTHAAAA4wAAAA8AAAAAAAAAAAAAAAAAmAIAAGRy&#10;cy9kb3ducmV2LnhtbFBLBQYAAAAABAAEAPUAAACMAwAAAAA=&#10;" fillcolor="#168489" stroked="f" strokeweight="1pt">
                        <v:fill opacity="49087f"/>
                        <v:stroke joinstyle="miter"/>
                      </v:oval>
                      <v:shape id="Picture 1451488610" o:spid="_x0000_s1162" type="#_x0000_t75" alt="Target " style="position:absolute;left:56923;top:814;width:3526;height:352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">
                        <v:imagedata r:id="rId46" o:title="Target " gain="19661f" blacklevel="22938f"/>
                      </v:shape>
                    </v:group>
                    <v:shape id="_x0000_s1163" type="#_x0000_t202" style="position:absolute;left:38499;top:698;width:17551;height:5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RpEsUA&#10;AADjAAAADwAAAGRycy9kb3ducmV2LnhtbERPS2vDMAy+D/YfjAq7rY5HW0JWt5Q9oIdd1mV3EWtx&#10;aCyHWGvSfz8PBjvqe2u7n0OvLjSmLrIFsyxAETfRddxaqD9e70tQSZAd9pHJwpUS7He3N1usXJz4&#10;nS4naVUO4VShBS8yVFqnxlPAtIwDcea+4hhQ8jm22o045fDQ64ei2OiAHecGjwM9eWrOp+9gQcQd&#10;zLV+Cen4Ob89T75o1lhbe7eYD4+ghGb5F/+5jy7PX63Nqiw3xsDvTxkAvf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VGkSxQAAAOMAAAAPAAAAAAAAAAAAAAAAAJgCAABkcnMv&#10;ZG93bnJldi54bWxQSwUGAAAAAAQABAD1AAAAigMAAAAA&#10;" filled="f" stroked="f">
                      <v:textbox style="mso-fit-shape-to-text:t">
                        <w:txbxContent>
                          <w:p w:rsidR="00DC5D9D" w:rsidRPr="00BC6FB1" w:rsidRDefault="00863EFF" w:rsidP="00863EFF">
                            <w:pPr>
                              <w:jc w:val="center"/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lang w:bidi="ar-SY"/>
                              </w:rPr>
                            </w:pPr>
                            <w:hyperlink r:id="rId61" w:history="1">
                              <w:r w:rsidR="00DC5D9D" w:rsidRPr="00863EFF">
                                <w:rPr>
                                  <w:rStyle w:val="Hyperlink"/>
                                  <w:rFonts w:ascii="Adobe Arabic" w:eastAsia="GE Dinar One" w:hAnsi="Adobe Arabic" w:cs="Adobe Arabic"/>
                                  <w:b/>
                                  <w:bCs/>
                                  <w:kern w:val="24"/>
                                  <w:sz w:val="44"/>
                                  <w:szCs w:val="44"/>
                                  <w:rtl/>
                                  <w:lang w:bidi="ar-SY"/>
                                </w:rPr>
                                <w:t>أهداف الجلسة</w:t>
                              </w:r>
                            </w:hyperlink>
                          </w:p>
                        </w:txbxContent>
                      </v:textbox>
                    </v:shape>
                  </v:group>
                  <v:group id="Group 26" o:spid="_x0000_s1164" style="position:absolute;top:99;width:22612;height:6178" coordorigin="" coordsize="22615,61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I4l3hTIAAAA&#10;4wAAAA8AAAAAAAAAAAAAAAAAqgIAAGRycy9kb3ducmV2LnhtbFBLBQYAAAAABAAEAPoAAACfAwAA&#10;AAA=&#10;">
                    <v:oval id="Oval 1451488613" o:spid="_x0000_s1165" style="position:absolute;left:17557;width:5058;height:51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GHg8cA&#10;AADjAAAADwAAAGRycy9kb3ducmV2LnhtbERPX2vCMBB/H/gdwgl7m2m1k9IZRQayMdzDrPh8NGdb&#10;bC4lyWr99stA8PF+/2+1GU0nBnK+tawgnSUgiCurW64VHMvdSw7CB2SNnWVScCMPm/XkaYWFtlf+&#10;oeEQahFD2BeooAmhL6T0VUMG/cz2xJE7W2cwxNPVUju8xnDTyXmSLKXBlmNDgz29N1RdDr9Gwd4s&#10;ytOQuY9bf9yfLl/OfO/KuVLP03H7BiLQGB7iu/tTx/nZa5rl+TJdwP9PEQC5/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7hh4PHAAAA4wAAAA8AAAAAAAAAAAAAAAAAmAIAAGRy&#10;cy9kb3ducmV2LnhtbFBLBQYAAAAABAAEAPUAAACMAwAAAAA=&#10;" fillcolor="#168489" stroked="f" strokeweight="1pt">
                      <v:fill opacity="49087f"/>
                      <v:stroke joinstyle="miter"/>
                    </v:oval>
                    <v:shape id="_x0000_s1166" type="#_x0000_t202" style="position:absolute;top:698;width:17560;height:5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PKisUA&#10;AADjAAAADwAAAGRycy9kb3ducmV2LnhtbERPzUrDQBC+C32HZQRvdhNJS4jdllIr9ODFGu9DdswG&#10;s7MhO23St3cFweN8/7PZzb5XVxpjF9hAvsxAETfBdtwaqD9eH0tQUZAt9oHJwI0i7LaLuw1WNkz8&#10;TteztCqFcKzQgBMZKq1j48hjXIaBOHFfYfQo6RxbbUecUrjv9VOWrbXHjlODw4EOjprv88UbELH7&#10;/FYffTx9zm8vk8uaFdbGPNzP+2dQQrP8i//cJ5vmF6u8KMt1XsDvTwkAv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I8qKxQAAAOMAAAAPAAAAAAAAAAAAAAAAAJgCAABkcnMv&#10;ZG93bnJldi54bWxQSwUGAAAAAAQABAD1AAAAigMAAAAA&#10;" filled="f" stroked="f">
                      <v:textbox style="mso-fit-shape-to-text:t">
                        <w:txbxContent>
                          <w:p w:rsidR="00DC5D9D" w:rsidRPr="00BC6FB1" w:rsidRDefault="00863EFF" w:rsidP="00863EFF">
                            <w:pPr>
                              <w:jc w:val="center"/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lang w:bidi="ar-SY"/>
                              </w:rPr>
                            </w:pPr>
                            <w:hyperlink r:id="rId62" w:history="1">
                              <w:r w:rsidR="00DC5D9D" w:rsidRPr="00863EFF">
                                <w:rPr>
                                  <w:rStyle w:val="Hyperlink"/>
                                  <w:rFonts w:ascii="Adobe Arabic" w:eastAsia="GE Dinar One" w:hAnsi="Adobe Arabic" w:cs="Adobe Arabic" w:hint="cs"/>
                                  <w:b/>
                                  <w:bCs/>
                                  <w:kern w:val="24"/>
                                  <w:sz w:val="44"/>
                                  <w:szCs w:val="44"/>
                                  <w:rtl/>
                                  <w:lang w:bidi="ar-SY"/>
                                </w:rPr>
                                <w:t>محاور الجلسة</w:t>
                              </w:r>
                            </w:hyperlink>
                          </w:p>
                        </w:txbxContent>
                      </v:textbox>
                    </v:shape>
                    <v:shape id="Picture 1451488615" o:spid="_x0000_s1167" type="#_x0000_t75" alt="Note " style="position:absolute;left:18323;top:639;width:3816;height:381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">
                      <v:imagedata r:id="rId49" o:title="Note " gain="19661f" blacklevel="22938f"/>
                    </v:shape>
                  </v:group>
                  <v:shape id="Text Box 1451488616" o:spid="_x0000_s1168" type="#_x0000_t202" style="position:absolute;left:30597;top:8743;width:23662;height:328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YcAcgA&#10;AADjAAAADwAAAGRycy9kb3ducmV2LnhtbERPzWrCQBC+C32HZYTedBPREKKrSEBaih60Xnobs2MS&#10;zM6m2a2mPr1bKHic738Wq9404kqdqy0riMcRCOLC6ppLBcfPzSgF4TyyxsYyKfglB6vly2CBmbY3&#10;3tP14EsRQthlqKDyvs2kdEVFBt3YtsSBO9vOoA9nV0rd4S2Em0ZOoiiRBmsODRW2lFdUXA4/RsFH&#10;vtnh/jQx6b3J37bndft9/Jop9Trs13MQnnr/FP+733WYP53F0zRN4gT+fgoAyOU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XBhwByAAAAOMAAAAPAAAAAAAAAAAAAAAAAJgCAABk&#10;cnMvZG93bnJldi54bWxQSwUGAAAAAAQABAD1AAAAjQMAAAAA&#10;" filled="f" stroked="f" strokeweight=".5pt">
                    <v:textbox>
                      <w:txbxContent>
                        <w:p w:rsidR="00DC5D9D" w:rsidRPr="002C04B9" w:rsidRDefault="00DC5D9D" w:rsidP="00863EFF">
                          <w:pPr>
                            <w:pStyle w:val="a"/>
                            <w:spacing w:line="276" w:lineRule="auto"/>
                            <w:jc w:val="lowKashida"/>
                            <w:rPr>
                              <w:rFonts w:ascii="Sakkal Majalla" w:hAnsi="Sakkal Majalla" w:cs="Sakkal Majalla"/>
                              <w:sz w:val="34"/>
                              <w:szCs w:val="34"/>
                              <w:rtl/>
                            </w:rPr>
                          </w:pPr>
                          <w:r w:rsidRPr="002C04B9">
                            <w:rPr>
                              <w:rFonts w:ascii="Sakkal Majalla" w:hAnsi="Sakkal Majalla" w:cs="Sakkal Majalla" w:hint="cs"/>
                              <w:sz w:val="34"/>
                              <w:szCs w:val="34"/>
                              <w:rtl/>
                            </w:rPr>
                            <w:t>عند الانتهاء من تنفيذ أنشطة هذه الجلسة التدريبية، سيتمكّن المشاركون من:</w:t>
                          </w:r>
                        </w:p>
                        <w:p w:rsidR="00DC5D9D" w:rsidRPr="007C6591" w:rsidRDefault="00DC5D9D" w:rsidP="00DC5D9D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7C6591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توضيح </w:t>
                          </w:r>
                          <w:r w:rsidRPr="007C6591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أهمية التوازن بين الحياة المهنية والشخصية للصحة النفسية.  </w:t>
                          </w:r>
                        </w:p>
                        <w:p w:rsidR="00DC5D9D" w:rsidRPr="007C6591" w:rsidRDefault="00DC5D9D" w:rsidP="00DC5D9D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7C6591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اكتساب مهارات</w:t>
                          </w:r>
                          <w:r w:rsidRPr="007C6591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إدارة الوقت بشكل فعّال لتحقيق التوازن.  </w:t>
                          </w:r>
                        </w:p>
                        <w:p w:rsidR="00DC5D9D" w:rsidRPr="007C6591" w:rsidRDefault="00DC5D9D" w:rsidP="00DC5D9D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7C6591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تعلّم كيفية </w:t>
                          </w:r>
                          <w:r w:rsidRPr="007C6591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وضع حدود بين العمل والحياة الشخصية.  </w:t>
                          </w:r>
                        </w:p>
                      </w:txbxContent>
                    </v:textbox>
                  </v:shape>
                  <v:shape id="Text Box 1451488617" o:spid="_x0000_s1169" type="#_x0000_t202" style="position:absolute;left:396;top:8744;width:22164;height:345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q5mskA&#10;AADjAAAADwAAAGRycy9kb3ducmV2LnhtbERPzWrCQBC+C77DMkJvuomoDamrSEAqUg9aL71Ns2MS&#10;mp1Ns1uNPr1bEDzO9z/zZWdqcabWVZYVxKMIBHFudcWFguPnepiAcB5ZY22ZFFzJwXLR780x1fbC&#10;ezoffCFCCLsUFZTeN6mULi/JoBvZhjhwJ9sa9OFsC6lbvIRwU8txFM2kwYpDQ4kNZSXlP4c/o2Cb&#10;rXe4/x6b5FZn7x+nVfN7/Joq9TLoVm8gPHX+KX64NzrMn0zjSZLM4lf4/ykAIBd3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Eq5mskAAADjAAAADwAAAAAAAAAAAAAAAACYAgAA&#10;ZHJzL2Rvd25yZXYueG1sUEsFBgAAAAAEAAQA9QAAAI4DAAAAAA==&#10;" filled="f" stroked="f" strokeweight=".5pt">
                    <v:textbox>
                      <w:txbxContent>
                        <w:p w:rsidR="00DC5D9D" w:rsidRPr="007C6591" w:rsidRDefault="00DC5D9D" w:rsidP="00DC5D9D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7C6591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مشاهدة فيديو تدريبي.</w:t>
                          </w:r>
                        </w:p>
                        <w:p w:rsidR="00DC5D9D" w:rsidRPr="007C6591" w:rsidRDefault="00DC5D9D" w:rsidP="00DC5D9D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7C6591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أهمية التوازن بين الحياة المهنية والشخصية للصحة النفسية.  </w:t>
                          </w:r>
                        </w:p>
                        <w:p w:rsidR="00DC5D9D" w:rsidRPr="007C6591" w:rsidRDefault="00DC5D9D" w:rsidP="00DC5D9D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7C6591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كيفية إدارة الوقت بشكل فعّال لتحقيق التوازن.  </w:t>
                          </w:r>
                        </w:p>
                        <w:p w:rsidR="00DC5D9D" w:rsidRPr="007C6591" w:rsidRDefault="00DC5D9D" w:rsidP="00DC5D9D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7C6591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وضع حدود بين العمل والحياة الشخصية.  </w:t>
                          </w:r>
                        </w:p>
                        <w:p w:rsidR="00DC5D9D" w:rsidRPr="007C6591" w:rsidRDefault="00DC5D9D" w:rsidP="00DC5D9D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7C6591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تمرين</w:t>
                          </w:r>
                          <w:r w:rsidRPr="007C6591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"</w:t>
                          </w:r>
                          <w:r w:rsidRPr="007C6591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جدول التوازن</w:t>
                          </w:r>
                          <w:r w:rsidRPr="007C6591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".</w:t>
                          </w:r>
                        </w:p>
                        <w:p w:rsidR="00DC5D9D" w:rsidRPr="007C6591" w:rsidRDefault="00DC5D9D" w:rsidP="00DC5D9D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7C6591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نشاط</w:t>
                          </w:r>
                          <w:r w:rsidRPr="007C6591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تدريبي "</w:t>
                          </w:r>
                          <w:r w:rsidRPr="007C6591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تمرين الأولويات</w:t>
                          </w:r>
                          <w:r w:rsidRPr="007C6591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".</w:t>
                          </w:r>
                        </w:p>
                      </w:txbxContent>
                    </v:textbox>
                  </v:shape>
                </v:group>
                <v:group id="Group 1451488618" o:spid="_x0000_s1170" style="position:absolute;width:63525;height:21440" coordsize="63525,2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">
                  <v:shape id="Picture 1451488619" o:spid="_x0000_s1171" type="#_x0000_t75" alt="Calendar " style="position:absolute;left:55460;width:5264;height:52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FB913HAAAA4wAAAA8AAABkcnMvZG93bnJldi54bWxET19LwzAQfxf2HcINfHNp5xy1LhujIBOF&#10;wepe9nY0Z1psLiWJXf32RhB8vN//2+wm24uRfOgcK8gXGQjixumOjYLz+/NdASJEZI29Y1LwTQF2&#10;29nNBkvtrnyisY5GpBAOJSpoYxxKKUPTksWwcANx4j6ctxjT6Y3UHq8p3PZymWVrabHj1NDiQFVL&#10;zWf9ZRXcvx7k0YzF5eDezMnXoardsVLqdj7tn0BEmuK/+M/9otP81UO+Kop1/gi/PyUA5PYH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AFB913HAAAA4wAAAA8AAAAAAAAAAAAA&#10;AAAAnwIAAGRycy9kb3ducmV2LnhtbFBLBQYAAAAABAAEAPcAAACTAwAAAAA=&#10;">
                    <v:imagedata r:id="rId50" o:title="Calendar " gain="19661f" blacklevel="22938f"/>
                    <v:path arrowok="t"/>
                  </v:shape>
                  <v:shape id="_x0000_s1172" type="#_x0000_t202" style="position:absolute;left:52203;top:8911;width:11322;height:125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QGNMkA&#10;AADjAAAADwAAAGRycy9kb3ducmV2LnhtbESPQW/CMAyF75P4D5GRdhtpEaCqIyDEQOKwy1h3txqv&#10;qWicqvFo+ffLYdKOtp/fe992P/lO3WmIbWAD+SIDRVwH23JjoPo8vxSgoiBb7AKTgQdF2O9mT1ss&#10;bRj5g+5XaVQy4ViiASfSl1rH2pHHuAg9cbp9h8GjpHFotB1wTOa+08ss22iPLacEhz0dHdW36483&#10;IGIP+aM6+Xj5mt7fRpfVa6yMeZ5Ph1dQQpP8i/++LzbVX63zVVFslokiMaUF6N0v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VHQGNMkAAADjAAAADwAAAAAAAAAAAAAAAACYAgAA&#10;ZHJzL2Rvd25yZXYueG1sUEsFBgAAAAAEAAQA9QAAAI4DAAAAAA==&#10;" filled="f" stroked="f">
                    <v:textbox style="mso-fit-shape-to-text:t">
                      <w:txbxContent>
                        <w:p w:rsidR="00DC5D9D" w:rsidRPr="00F01FA2" w:rsidRDefault="00DC5D9D" w:rsidP="00863EFF">
                          <w:pPr>
                            <w:jc w:val="center"/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 w:rsidRPr="00F01FA2"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اليوم </w:t>
                          </w:r>
                          <w:r>
                            <w:rPr>
                              <w:rFonts w:ascii="Adobe Arabic" w:eastAsia="GE Dinar One" w:hAnsi="Adobe Arabic" w:cs="Adobe Arabic" w:hint="cs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الثاني </w:t>
                          </w:r>
                        </w:p>
                      </w:txbxContent>
                    </v:textbox>
                  </v:shape>
                  <v:shape id="_x0000_s1173" type="#_x0000_t202" style="position:absolute;left:24946;top:198;width:24301;height:67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ijr8UA&#10;AADjAAAADwAAAGRycy9kb3ducmV2LnhtbERPzWrCQBC+F3yHZYTe6iaiElJXEW3BQy/V9D5kp9nQ&#10;7GzITk18+26h0ON8/7PdT75TNxpiG9hAvshAEdfBttwYqK6vTwWoKMgWu8Bk4E4R9rvZwxZLG0Z+&#10;p9tFGpVCOJZowIn0pdaxduQxLkJPnLjPMHiUdA6NtgOOKdx3epllG+2x5dTgsKejo/rr8u0NiNhD&#10;fq9efDx/TG+n0WX1GitjHufT4RmU0CT/4j/32ab5q3W+KorNMoffnxIAevc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OKOvxQAAAOMAAAAPAAAAAAAAAAAAAAAAAJgCAABkcnMv&#10;ZG93bnJldi54bWxQSwUGAAAAAAQABAD1AAAAigMAAAAA&#10;" filled="f" stroked="f">
                    <v:textbox style="mso-fit-shape-to-text:t">
                      <w:txbxContent>
                        <w:p w:rsidR="00DC5D9D" w:rsidRPr="00F01FA2" w:rsidRDefault="00DC5D9D" w:rsidP="00863EFF">
                          <w:pPr>
                            <w:jc w:val="center"/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 w:rsidRPr="00F01FA2"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الجلسة </w:t>
                          </w:r>
                          <w:r>
                            <w:rPr>
                              <w:rFonts w:ascii="Adobe Arabic" w:eastAsia="GE Dinar One" w:hAnsi="Adobe Arabic" w:cs="Adobe Arabic" w:hint="cs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الثانية</w:t>
                          </w:r>
                        </w:p>
                      </w:txbxContent>
                    </v:textbox>
                  </v:shape>
                  <v:shape id="_x0000_s1174" type="#_x0000_t202" style="position:absolute;top:12909;width:45675;height:67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o92MUA&#10;AADjAAAADwAAAGRycy9kb3ducmV2LnhtbERPS2vDMAy+D/YfjAa7rU5CW0JWt5Q9oIdd1mZ3EWtx&#10;WCyHWGvSf18XBjvqe2uzm32vzjTGLrCBfJGBIm6C7bg1UJ/en0pQUZAt9oHJwIUi7Lb3dxusbJj4&#10;k85HaVUK4VihAScyVFrHxpHHuAgDceK+w+hR0jm22o44pXDf6yLL1tpjx6nB4UAvjpqf4683IGL3&#10;+aV+8/HwNX+8Ti5rVlgb8/gw759BCc3yL/5zH2yav1zly7JcFwXcfkoA6O0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6j3YxQAAAOMAAAAPAAAAAAAAAAAAAAAAAJgCAABkcnMv&#10;ZG93bnJldi54bWxQSwUGAAAAAAQABAD1AAAAigMAAAAA&#10;" filled="f" stroked="f">
                    <v:textbox style="mso-fit-shape-to-text:t">
                      <w:txbxContent>
                        <w:p w:rsidR="00DC5D9D" w:rsidRPr="00F01FA2" w:rsidRDefault="00DC5D9D" w:rsidP="00863EFF">
                          <w:pPr>
                            <w:jc w:val="center"/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 w:rsidRPr="007C6591"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تحقيق التوازن بين العمل والحياة الشخصية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D90411" w:rsidRDefault="00D90411">
      <w:pPr>
        <w:bidi w:val="0"/>
        <w:spacing w:after="160" w:line="259" w:lineRule="auto"/>
        <w:jc w:val="left"/>
        <w:rPr>
          <w:sz w:val="40"/>
          <w:szCs w:val="44"/>
          <w:rtl/>
          <w:lang w:bidi="ar-SY"/>
        </w:rPr>
      </w:pPr>
      <w:r>
        <w:rPr>
          <w:sz w:val="40"/>
          <w:szCs w:val="44"/>
          <w:rtl/>
          <w:lang w:bidi="ar-SY"/>
        </w:rPr>
        <w:br w:type="page"/>
      </w:r>
    </w:p>
    <w:p w:rsidR="00D90411" w:rsidRDefault="00DC5D9D" w:rsidP="00D374CF">
      <w:pPr>
        <w:jc w:val="both"/>
        <w:rPr>
          <w:sz w:val="40"/>
          <w:szCs w:val="44"/>
          <w:rtl/>
          <w:lang w:bidi="ar-SY"/>
        </w:rPr>
      </w:pPr>
      <w:r>
        <w:rPr>
          <w:rFonts w:cs="PT Bold Heading"/>
          <w:noProof/>
          <w:sz w:val="52"/>
          <w:szCs w:val="56"/>
          <w:rtl/>
        </w:rPr>
        <w:lastRenderedPageBreak/>
        <mc:AlternateContent>
          <mc:Choice Requires="wpg">
            <w:drawing>
              <wp:anchor distT="0" distB="0" distL="114300" distR="114300" simplePos="0" relativeHeight="252066816" behindDoc="0" locked="0" layoutInCell="1" allowOverlap="1" wp14:anchorId="44C88DBF" wp14:editId="5CF2AC74">
                <wp:simplePos x="0" y="0"/>
                <wp:positionH relativeFrom="column">
                  <wp:posOffset>133350</wp:posOffset>
                </wp:positionH>
                <wp:positionV relativeFrom="paragraph">
                  <wp:posOffset>-466725</wp:posOffset>
                </wp:positionV>
                <wp:extent cx="6352544" cy="6899563"/>
                <wp:effectExtent l="0" t="0" r="0" b="0"/>
                <wp:wrapNone/>
                <wp:docPr id="1451488623" name="Group 14514886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52544" cy="6899563"/>
                          <a:chOff x="0" y="0"/>
                          <a:chExt cx="6352544" cy="6899563"/>
                        </a:xfrm>
                      </wpg:grpSpPr>
                      <wpg:grpSp>
                        <wpg:cNvPr id="1451488624" name="Group 1451488624"/>
                        <wpg:cNvGrpSpPr/>
                        <wpg:grpSpPr>
                          <a:xfrm>
                            <a:off x="161924" y="2571750"/>
                            <a:ext cx="5425867" cy="4327813"/>
                            <a:chOff x="-3" y="0"/>
                            <a:chExt cx="5425939" cy="4328120"/>
                          </a:xfrm>
                        </wpg:grpSpPr>
                        <wpg:grpSp>
                          <wpg:cNvPr id="1451488625" name="Group 25"/>
                          <wpg:cNvGrpSpPr/>
                          <wpg:grpSpPr>
                            <a:xfrm>
                              <a:off x="3130292" y="0"/>
                              <a:ext cx="2262077" cy="617868"/>
                              <a:chOff x="3849918" y="0"/>
                              <a:chExt cx="2262077" cy="617868"/>
                            </a:xfrm>
                          </wpg:grpSpPr>
                          <wpg:grpSp>
                            <wpg:cNvPr id="1451488626" name="Group 1451488626"/>
                            <wpg:cNvGrpSpPr/>
                            <wpg:grpSpPr>
                              <a:xfrm>
                                <a:off x="5606227" y="0"/>
                                <a:ext cx="505768" cy="515506"/>
                                <a:chOff x="5606227" y="0"/>
                                <a:chExt cx="505768" cy="515506"/>
                              </a:xfrm>
                            </wpg:grpSpPr>
                            <wps:wsp>
                              <wps:cNvPr id="1451488627" name="Oval 1451488627"/>
                              <wps:cNvSpPr/>
                              <wps:spPr>
                                <a:xfrm>
                                  <a:off x="5606227" y="0"/>
                                  <a:ext cx="505768" cy="51550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168489">
                                    <a:alpha val="75000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451488628" name="Picture 1451488628" descr="Target 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 cstate="print">
                                  <a:lum bright="70000" contrast="-70000"/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5692357" y="81472"/>
                                  <a:ext cx="352560" cy="352560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grpSp>
                          <wps:wsp>
                            <wps:cNvPr id="1451488629" name="TextBox 34"/>
                            <wps:cNvSpPr txBox="1"/>
                            <wps:spPr>
                              <a:xfrm>
                                <a:off x="3849918" y="69824"/>
                                <a:ext cx="1755163" cy="54804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DC5D9D" w:rsidRPr="00BC6FB1" w:rsidRDefault="00863EFF" w:rsidP="00863EFF">
                                  <w:pPr>
                                    <w:jc w:val="center"/>
                                    <w:rPr>
                                      <w:rFonts w:ascii="Adobe Arabic" w:eastAsia="GE Dinar One" w:hAnsi="Adobe Arabic" w:cs="Adobe Arabic"/>
                                      <w:b/>
                                      <w:b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  <w:lang w:bidi="ar-SY"/>
                                    </w:rPr>
                                  </w:pPr>
                                  <w:hyperlink r:id="rId63" w:history="1">
                                    <w:r w:rsidR="00DC5D9D" w:rsidRPr="00863EFF">
                                      <w:rPr>
                                        <w:rStyle w:val="Hyperlink"/>
                                        <w:rFonts w:ascii="Adobe Arabic" w:eastAsia="GE Dinar One" w:hAnsi="Adobe Arabic" w:cs="Adobe Arabic"/>
                                        <w:b/>
                                        <w:bCs/>
                                        <w:kern w:val="24"/>
                                        <w:sz w:val="44"/>
                                        <w:szCs w:val="44"/>
                                        <w:rtl/>
                                        <w:lang w:bidi="ar-SY"/>
                                      </w:rPr>
                                      <w:t>أهداف الجلسة</w:t>
                                    </w:r>
                                  </w:hyperlink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wpg:grpSp>
                        <wpg:grpSp>
                          <wpg:cNvPr id="1451488630" name="Group 26"/>
                          <wpg:cNvGrpSpPr/>
                          <wpg:grpSpPr>
                            <a:xfrm>
                              <a:off x="-3" y="9939"/>
                              <a:ext cx="2261238" cy="617799"/>
                              <a:chOff x="-3" y="0"/>
                              <a:chExt cx="2261546" cy="618424"/>
                            </a:xfrm>
                          </wpg:grpSpPr>
                          <wps:wsp>
                            <wps:cNvPr id="1451488631" name="Oval 1451488631"/>
                            <wps:cNvSpPr/>
                            <wps:spPr>
                              <a:xfrm>
                                <a:off x="1755775" y="0"/>
                                <a:ext cx="505768" cy="515506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68489">
                                  <a:alpha val="75000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451488632" name="TextBox 34"/>
                            <wps:cNvSpPr txBox="1"/>
                            <wps:spPr>
                              <a:xfrm>
                                <a:off x="-3" y="69825"/>
                                <a:ext cx="1756037" cy="54859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DC5D9D" w:rsidRPr="00BC6FB1" w:rsidRDefault="00863EFF" w:rsidP="00863EFF">
                                  <w:pPr>
                                    <w:jc w:val="center"/>
                                    <w:rPr>
                                      <w:rFonts w:ascii="Adobe Arabic" w:eastAsia="GE Dinar One" w:hAnsi="Adobe Arabic" w:cs="Adobe Arabic"/>
                                      <w:b/>
                                      <w:b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  <w:lang w:bidi="ar-SY"/>
                                    </w:rPr>
                                  </w:pPr>
                                  <w:hyperlink r:id="rId64" w:history="1">
                                    <w:r w:rsidR="00DC5D9D" w:rsidRPr="00863EFF">
                                      <w:rPr>
                                        <w:rStyle w:val="Hyperlink"/>
                                        <w:rFonts w:ascii="Adobe Arabic" w:eastAsia="GE Dinar One" w:hAnsi="Adobe Arabic" w:cs="Adobe Arabic" w:hint="cs"/>
                                        <w:b/>
                                        <w:bCs/>
                                        <w:kern w:val="24"/>
                                        <w:sz w:val="44"/>
                                        <w:szCs w:val="44"/>
                                        <w:rtl/>
                                        <w:lang w:bidi="ar-SY"/>
                                      </w:rPr>
                                      <w:t>محاور الجلسة</w:t>
                                    </w:r>
                                  </w:hyperlink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1451488633" name="Picture 1451488633" descr="Note 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4" cstate="print">
                                <a:lum bright="70000" contrast="-70000"/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832379" y="63971"/>
                                <a:ext cx="381525" cy="381525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grpSp>
                        <wps:wsp>
                          <wps:cNvPr id="1451488634" name="Text Box 1451488634"/>
                          <wps:cNvSpPr txBox="1"/>
                          <wps:spPr>
                            <a:xfrm>
                              <a:off x="3144840" y="874304"/>
                              <a:ext cx="2281096" cy="3288056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DC5D9D" w:rsidRPr="002C04B9" w:rsidRDefault="00DC5D9D" w:rsidP="00863EFF">
                                <w:pPr>
                                  <w:pStyle w:val="a"/>
                                  <w:spacing w:line="276" w:lineRule="auto"/>
                                  <w:jc w:val="lowKashida"/>
                                  <w:rPr>
                                    <w:rFonts w:ascii="Sakkal Majalla" w:hAnsi="Sakkal Majalla" w:cs="Sakkal Majalla"/>
                                    <w:sz w:val="34"/>
                                    <w:szCs w:val="34"/>
                                    <w:rtl/>
                                  </w:rPr>
                                </w:pPr>
                                <w:r w:rsidRPr="002C04B9">
                                  <w:rPr>
                                    <w:rFonts w:ascii="Sakkal Majalla" w:hAnsi="Sakkal Majalla" w:cs="Sakkal Majalla" w:hint="cs"/>
                                    <w:sz w:val="34"/>
                                    <w:szCs w:val="34"/>
                                    <w:rtl/>
                                  </w:rPr>
                                  <w:t>عند الانتهاء من تنفيذ أنشطة هذه الجلسة التدريبية، سيتمكّن المشاركون من:</w:t>
                                </w:r>
                              </w:p>
                              <w:p w:rsidR="00DC5D9D" w:rsidRPr="007C6591" w:rsidRDefault="00DC5D9D" w:rsidP="00DC5D9D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7C6591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تحديد </w:t>
                                </w:r>
                                <w:r w:rsidRPr="007C6591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خصائص بيئة العمل الداعمة للصحة النفسية.  </w:t>
                                </w:r>
                              </w:p>
                              <w:p w:rsidR="00DC5D9D" w:rsidRPr="007C6591" w:rsidRDefault="00DC5D9D" w:rsidP="00DC5D9D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7C6591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مناقشة </w:t>
                                </w:r>
                                <w:r w:rsidRPr="007C6591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دور القيادة في تعزيز الصحة النفسية للموظفين.  </w:t>
                                </w:r>
                              </w:p>
                              <w:p w:rsidR="00DC5D9D" w:rsidRPr="007C6591" w:rsidRDefault="00DC5D9D" w:rsidP="00DC5D9D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7C6591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توضيح </w:t>
                                </w:r>
                                <w:r w:rsidRPr="007C6591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أهمية التواصل الإيجابي داخل الفريق. 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51488635" name="Text Box 1451488635"/>
                          <wps:cNvSpPr txBox="1"/>
                          <wps:spPr>
                            <a:xfrm>
                              <a:off x="39625" y="874482"/>
                              <a:ext cx="2216426" cy="345363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DC5D9D" w:rsidRPr="007C6591" w:rsidRDefault="00DC5D9D" w:rsidP="00DC5D9D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7C6591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مشاهدة فيديو تدريبي.</w:t>
                                </w:r>
                              </w:p>
                              <w:p w:rsidR="00DC5D9D" w:rsidRPr="007C6591" w:rsidRDefault="00DC5D9D" w:rsidP="00DC5D9D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7C6591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خصائص بيئة العمل الداعمة للصحة النفسية.  </w:t>
                                </w:r>
                              </w:p>
                              <w:p w:rsidR="00DC5D9D" w:rsidRPr="007C6591" w:rsidRDefault="00DC5D9D" w:rsidP="00DC5D9D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7C6591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دور القيادة في تعزيز الصحة النفسية للموظفين.  </w:t>
                                </w:r>
                              </w:p>
                              <w:p w:rsidR="00DC5D9D" w:rsidRPr="007C6591" w:rsidRDefault="00DC5D9D" w:rsidP="00DC5D9D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7C6591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أهمية التواصل الإيجابي داخل الفريق.  </w:t>
                                </w:r>
                              </w:p>
                              <w:p w:rsidR="00DC5D9D" w:rsidRPr="007C6591" w:rsidRDefault="00DC5D9D" w:rsidP="00DC5D9D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7C6591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تمرين</w:t>
                                </w:r>
                                <w:r w:rsidRPr="007C6591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"</w:t>
                                </w:r>
                                <w:r w:rsidRPr="007C6591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مواصفات بيئة العمل المثالية</w:t>
                                </w:r>
                                <w:r w:rsidRPr="007C6591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".</w:t>
                                </w:r>
                              </w:p>
                              <w:p w:rsidR="00DC5D9D" w:rsidRPr="007C6591" w:rsidRDefault="00DC5D9D" w:rsidP="00DC5D9D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7C6591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نشاط</w:t>
                                </w:r>
                                <w:r w:rsidRPr="007C6591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تدريبي "</w:t>
                                </w:r>
                                <w:r w:rsidRPr="007C6591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لعبة التواصل</w:t>
                                </w:r>
                                <w:r w:rsidRPr="007C6591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".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451488636" name="Group 1451488636"/>
                        <wpg:cNvGrpSpPr/>
                        <wpg:grpSpPr>
                          <a:xfrm>
                            <a:off x="0" y="0"/>
                            <a:ext cx="6352544" cy="2105933"/>
                            <a:chOff x="0" y="0"/>
                            <a:chExt cx="6352544" cy="2105933"/>
                          </a:xfrm>
                        </wpg:grpSpPr>
                        <pic:pic xmlns:pic="http://schemas.openxmlformats.org/drawingml/2006/picture">
                          <pic:nvPicPr>
                            <pic:cNvPr id="1451488637" name="Picture 1451488637" descr="Calendar 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5" cstate="print">
                              <a:lum bright="70000" contrast="-70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546035" y="0"/>
                              <a:ext cx="526415" cy="5264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451488638" name="TextBox 34"/>
                          <wps:cNvSpPr txBox="1"/>
                          <wps:spPr>
                            <a:xfrm>
                              <a:off x="5220339" y="853078"/>
                              <a:ext cx="1132205" cy="12528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DC5D9D" w:rsidRPr="00F01FA2" w:rsidRDefault="00DC5D9D" w:rsidP="00DC5D9D">
                                <w:pPr>
                                  <w:bidi w:val="0"/>
                                  <w:jc w:val="center"/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 w:rsidRPr="00F01FA2"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اليوم </w:t>
                                </w:r>
                                <w:r>
                                  <w:rPr>
                                    <w:rFonts w:ascii="Adobe Arabic" w:eastAsia="GE Dinar One" w:hAnsi="Adobe Arabic" w:cs="Adobe Arabic" w:hint="cs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الثالث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451488639" name="TextBox 34"/>
                          <wps:cNvSpPr txBox="1"/>
                          <wps:spPr>
                            <a:xfrm>
                              <a:off x="2494618" y="19866"/>
                              <a:ext cx="2430145" cy="6724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DC5D9D" w:rsidRPr="00F01FA2" w:rsidRDefault="00DC5D9D" w:rsidP="00863EFF">
                                <w:pPr>
                                  <w:jc w:val="center"/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 w:rsidRPr="00F01FA2"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الجلسة </w:t>
                                </w:r>
                                <w:r>
                                  <w:rPr>
                                    <w:rFonts w:ascii="Adobe Arabic" w:eastAsia="GE Dinar One" w:hAnsi="Adobe Arabic" w:cs="Adobe Arabic" w:hint="cs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الأولى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462637120" name="TextBox 34"/>
                          <wps:cNvSpPr txBox="1"/>
                          <wps:spPr>
                            <a:xfrm>
                              <a:off x="0" y="1290917"/>
                              <a:ext cx="4567555" cy="6724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DC5D9D" w:rsidRPr="00F01FA2" w:rsidRDefault="00DC5D9D" w:rsidP="00863EFF">
                                <w:pPr>
                                  <w:jc w:val="center"/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 w:rsidRPr="007C6591"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بناء بيئة عمل إيجابية وصحية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451488623" o:spid="_x0000_s1175" style="position:absolute;left:0;text-align:left;margin-left:10.5pt;margin-top:-36.75pt;width:500.2pt;height:543.25pt;z-index:252066816;mso-position-horizontal-relative:text;mso-position-vertical-relative:text;mso-height-relative:margin" coordsize="63525,689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">
                <v:group id="Group 1451488624" o:spid="_x0000_s1176" style="position:absolute;left:1619;top:25717;width:54258;height:43278" coordorigin="" coordsize="54259,432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KDsKUbIAAAA&#10;4wAAAA8AAAAAAAAAAAAAAAAAqgIAAGRycy9kb3ducmV2LnhtbFBLBQYAAAAABAAEAPoAAACfAwAA&#10;AAA=&#10;">
                  <v:group id="Group 25" o:spid="_x0000_s1177" style="position:absolute;left:31302;width:22621;height:6178" coordorigin="38499" coordsize="22620,61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M+gjN3IAAAA&#10;4wAAAA8AAAAAAAAAAAAAAAAAqgIAAGRycy9kb3ducmV2LnhtbFBLBQYAAAAABAAEAPoAAACfAwAA&#10;AAA=&#10;">
                    <v:group id="Group 1451488626" o:spid="_x0000_s1178" style="position:absolute;left:56062;width:5057;height:5155" coordorigin="56062" coordsize="5057,5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D9yEqrIAAAA&#10;4wAAAA8AAAAAAAAAAAAAAAAAqgIAAGRycy9kb3ducmV2LnhtbFBLBQYAAAAABAAEAPoAAACfAwAA&#10;AAA=&#10;">
                      <v:oval id="Oval 1451488627" o:spid="_x0000_s1179" style="position:absolute;left:56062;width:5057;height:51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ZLPcgA&#10;AADjAAAADwAAAGRycy9kb3ducmV2LnhtbERPX2vCMBB/H/gdwgl7m6ld50o1igiyMdzDrPh8NGdb&#10;bC4lyWr99stgsMf7/b/VZjSdGMj51rKC+SwBQVxZ3XKt4FTun3IQPiBr7CyTgjt52KwnDysstL3x&#10;Fw3HUIsYwr5ABU0IfSGlrxoy6Ge2J47cxTqDIZ6ultrhLYabTqZJspAGW44NDfa0a6i6Hr+NgoN5&#10;Ls9D5t7u/elwvn4487kvU6Uep+N2CSLQGP7Ff+53HednL/MszxfpK/z+FAGQ6x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Ptks9yAAAAOMAAAAPAAAAAAAAAAAAAAAAAJgCAABk&#10;cnMvZG93bnJldi54bWxQSwUGAAAAAAQABAD1AAAAjQMAAAAA&#10;" fillcolor="#168489" stroked="f" strokeweight="1pt">
                        <v:fill opacity="49087f"/>
                        <v:stroke joinstyle="miter"/>
                      </v:oval>
                      <v:shape id="Picture 1451488628" o:spid="_x0000_s1180" type="#_x0000_t75" alt="Target " style="position:absolute;left:56923;top:814;width:3526;height:352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">
                        <v:imagedata r:id="rId46" o:title="Target " gain="19661f" blacklevel="22938f"/>
                      </v:shape>
                    </v:group>
                    <v:shape id="_x0000_s1181" type="#_x0000_t202" style="position:absolute;left:38499;top:698;width:17551;height:5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6vqcYA&#10;AADjAAAADwAAAGRycy9kb3ducmV2LnhtbERPzUrDQBC+C32HZQre7CalLTF2W0pV6MGLNd6H7JgN&#10;ZmdDdtqkb+8Kgsf5/me7n3ynrjTENrCBfJGBIq6DbbkxUH28PhSgoiBb7AKTgRtF2O9md1ssbRj5&#10;na5naVQK4ViiASfSl1rH2pHHuAg9ceK+wuBR0jk02g44pnDf6WWWbbTHllODw56Ojurv88UbELGH&#10;/Fa9+Hj6nN6eR5fVa6yMuZ9PhydQQpP8i//cJ5vmr9b5qig2y0f4/SkBoH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U6vqcYAAADjAAAADwAAAAAAAAAAAAAAAACYAgAAZHJz&#10;L2Rvd25yZXYueG1sUEsFBgAAAAAEAAQA9QAAAIsDAAAAAA==&#10;" filled="f" stroked="f">
                      <v:textbox style="mso-fit-shape-to-text:t">
                        <w:txbxContent>
                          <w:p w:rsidR="00DC5D9D" w:rsidRPr="00BC6FB1" w:rsidRDefault="00863EFF" w:rsidP="00863EFF">
                            <w:pPr>
                              <w:jc w:val="center"/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lang w:bidi="ar-SY"/>
                              </w:rPr>
                            </w:pPr>
                            <w:hyperlink r:id="rId65" w:history="1">
                              <w:r w:rsidR="00DC5D9D" w:rsidRPr="00863EFF">
                                <w:rPr>
                                  <w:rStyle w:val="Hyperlink"/>
                                  <w:rFonts w:ascii="Adobe Arabic" w:eastAsia="GE Dinar One" w:hAnsi="Adobe Arabic" w:cs="Adobe Arabic"/>
                                  <w:b/>
                                  <w:bCs/>
                                  <w:kern w:val="24"/>
                                  <w:sz w:val="44"/>
                                  <w:szCs w:val="44"/>
                                  <w:rtl/>
                                  <w:lang w:bidi="ar-SY"/>
                                </w:rPr>
                                <w:t>أهداف الجلسة</w:t>
                              </w:r>
                            </w:hyperlink>
                          </w:p>
                        </w:txbxContent>
                      </v:textbox>
                    </v:shape>
                  </v:group>
                  <v:group id="Group 26" o:spid="_x0000_s1182" style="position:absolute;top:99;width:22612;height:6178" coordorigin="" coordsize="22615,61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">
                    <v:oval id="Oval 1451488631" o:spid="_x0000_s1183" style="position:absolute;left:17557;width:5058;height:51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rgD8cA&#10;AADjAAAADwAAAGRycy9kb3ducmV2LnhtbERPX2vCMBB/H/gdwgl7m2m1k9IZRQayMdzDrPh8NGdb&#10;bC4lyWr99stA8PF+/2+1GU0nBnK+tawgnSUgiCurW64VHMvdSw7CB2SNnWVScCMPm/XkaYWFtlf+&#10;oeEQahFD2BeooAmhL6T0VUMG/cz2xJE7W2cwxNPVUju8xnDTyXmSLKXBlmNDgz29N1RdDr9Gwd4s&#10;ytOQuY9bf9yfLl/OfO/KuVLP03H7BiLQGB7iu/tTx/nZa5rl+XKRwv9PEQC5/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rK4A/HAAAA4wAAAA8AAAAAAAAAAAAAAAAAmAIAAGRy&#10;cy9kb3ducmV2LnhtbFBLBQYAAAAABAAEAPUAAACMAwAAAAA=&#10;" fillcolor="#168489" stroked="f" strokeweight="1pt">
                      <v:fill opacity="49087f"/>
                      <v:stroke joinstyle="miter"/>
                    </v:oval>
                    <v:shape id="_x0000_s1184" type="#_x0000_t202" style="position:absolute;top:698;width:17560;height:5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OrBcUA&#10;AADjAAAADwAAAGRycy9kb3ducmV2LnhtbERPS0vDQBC+C/6HZYTe7CZ9EWK3pWgLPXixxvuQHbPB&#10;7GzIjk36711B8Djfe7b7yXfqSkNsAxvI5xko4jrYlhsD1fvpsQAVBdliF5gM3CjCfnd/t8XShpHf&#10;6HqRRqUQjiUacCJ9qXWsHXmM89ATJ+4zDB4lnUOj7YBjCvedXmTZRntsOTU47OnZUf11+fYGROwh&#10;v1VHH88f0+vL6LJ6jZUxs4fp8ARKaJJ/8Z/7bNP81TpfFcVmuYDfnxIAevc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M6sFxQAAAOMAAAAPAAAAAAAAAAAAAAAAAJgCAABkcnMv&#10;ZG93bnJldi54bWxQSwUGAAAAAAQABAD1AAAAigMAAAAA&#10;" filled="f" stroked="f">
                      <v:textbox style="mso-fit-shape-to-text:t">
                        <w:txbxContent>
                          <w:p w:rsidR="00DC5D9D" w:rsidRPr="00BC6FB1" w:rsidRDefault="00863EFF" w:rsidP="00863EFF">
                            <w:pPr>
                              <w:jc w:val="center"/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lang w:bidi="ar-SY"/>
                              </w:rPr>
                            </w:pPr>
                            <w:hyperlink r:id="rId66" w:history="1">
                              <w:r w:rsidR="00DC5D9D" w:rsidRPr="00863EFF">
                                <w:rPr>
                                  <w:rStyle w:val="Hyperlink"/>
                                  <w:rFonts w:ascii="Adobe Arabic" w:eastAsia="GE Dinar One" w:hAnsi="Adobe Arabic" w:cs="Adobe Arabic" w:hint="cs"/>
                                  <w:b/>
                                  <w:bCs/>
                                  <w:kern w:val="24"/>
                                  <w:sz w:val="44"/>
                                  <w:szCs w:val="44"/>
                                  <w:rtl/>
                                  <w:lang w:bidi="ar-SY"/>
                                </w:rPr>
                                <w:t>محاور الجلسة</w:t>
                              </w:r>
                            </w:hyperlink>
                          </w:p>
                        </w:txbxContent>
                      </v:textbox>
                    </v:shape>
                    <v:shape id="Picture 1451488633" o:spid="_x0000_s1185" type="#_x0000_t75" alt="Note " style="position:absolute;left:18323;top:639;width:3816;height:381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">
                      <v:imagedata r:id="rId49" o:title="Note " gain="19661f" blacklevel="22938f"/>
                    </v:shape>
                  </v:group>
                  <v:shape id="Text Box 1451488634" o:spid="_x0000_s1186" type="#_x0000_t202" style="position:absolute;left:31448;top:8743;width:22811;height:328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17jckA&#10;AADjAAAADwAAAGRycy9kb3ducmV2LnhtbERPzWrCQBC+F3yHZQre6kaNElJXkYBYSj1ovfQ2zY5J&#10;aHY2ZleNPr1bEDzO9z+zRWdqcabWVZYVDAcRCOLc6ooLBfvv1VsCwnlkjbVlUnAlB4t572WGqbYX&#10;3tJ55wsRQtilqKD0vkmldHlJBt3ANsSBO9jWoA9nW0jd4iWEm1qOomgqDVYcGkpsKCsp/9udjILP&#10;bLXB7e/IJLc6W38dls1x/zNRqv/aLd9BeOr8U/xwf+gwP54M4ySZjmP4/ykAIOd3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gy17jckAAADjAAAADwAAAAAAAAAAAAAAAACYAgAA&#10;ZHJzL2Rvd25yZXYueG1sUEsFBgAAAAAEAAQA9QAAAI4DAAAAAA==&#10;" filled="f" stroked="f" strokeweight=".5pt">
                    <v:textbox>
                      <w:txbxContent>
                        <w:p w:rsidR="00DC5D9D" w:rsidRPr="002C04B9" w:rsidRDefault="00DC5D9D" w:rsidP="00863EFF">
                          <w:pPr>
                            <w:pStyle w:val="a"/>
                            <w:spacing w:line="276" w:lineRule="auto"/>
                            <w:jc w:val="lowKashida"/>
                            <w:rPr>
                              <w:rFonts w:ascii="Sakkal Majalla" w:hAnsi="Sakkal Majalla" w:cs="Sakkal Majalla"/>
                              <w:sz w:val="34"/>
                              <w:szCs w:val="34"/>
                              <w:rtl/>
                            </w:rPr>
                          </w:pPr>
                          <w:r w:rsidRPr="002C04B9">
                            <w:rPr>
                              <w:rFonts w:ascii="Sakkal Majalla" w:hAnsi="Sakkal Majalla" w:cs="Sakkal Majalla" w:hint="cs"/>
                              <w:sz w:val="34"/>
                              <w:szCs w:val="34"/>
                              <w:rtl/>
                            </w:rPr>
                            <w:t>عند الانتهاء من تنفيذ أنشطة هذه الجلسة التدريبية، سيتمكّن المشاركون من:</w:t>
                          </w:r>
                        </w:p>
                        <w:p w:rsidR="00DC5D9D" w:rsidRPr="007C6591" w:rsidRDefault="00DC5D9D" w:rsidP="00DC5D9D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7C6591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تحديد </w:t>
                          </w:r>
                          <w:r w:rsidRPr="007C6591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خصائص بيئة العمل الداعمة للصحة النفسية.  </w:t>
                          </w:r>
                        </w:p>
                        <w:p w:rsidR="00DC5D9D" w:rsidRPr="007C6591" w:rsidRDefault="00DC5D9D" w:rsidP="00DC5D9D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7C6591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مناقشة </w:t>
                          </w:r>
                          <w:r w:rsidRPr="007C6591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دور القيادة في تعزيز الصحة النفسية للموظفين.  </w:t>
                          </w:r>
                        </w:p>
                        <w:p w:rsidR="00DC5D9D" w:rsidRPr="007C6591" w:rsidRDefault="00DC5D9D" w:rsidP="00DC5D9D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7C6591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توضيح </w:t>
                          </w:r>
                          <w:r w:rsidRPr="007C6591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أهمية التواصل الإيجابي داخل الفريق.  </w:t>
                          </w:r>
                        </w:p>
                      </w:txbxContent>
                    </v:textbox>
                  </v:shape>
                  <v:shape id="Text Box 1451488635" o:spid="_x0000_s1187" type="#_x0000_t202" style="position:absolute;left:396;top:8744;width:22164;height:345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HeFskA&#10;AADjAAAADwAAAGRycy9kb3ducmV2LnhtbERPzWrCQBC+C77DMkJvutEaCdFVJCAtxR60Xnobs2MS&#10;zM7G7FbTPn1XEDzO9z+LVWdqcaXWVZYVjEcRCOLc6ooLBYevzTAB4TyyxtoyKfglB6tlv7fAVNsb&#10;7+i694UIIexSVFB636RSurwkg25kG+LAnWxr0IezLaRu8RbCTS0nUTSTBisODSU2lJWUn/c/RsFH&#10;tvnE3XFikr86e9ue1s3l8B0r9TLo1nMQnjr/FD/c7zrMn8bjaZLMXmO4/xQAkMt/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7GHeFskAAADjAAAADwAAAAAAAAAAAAAAAACYAgAA&#10;ZHJzL2Rvd25yZXYueG1sUEsFBgAAAAAEAAQA9QAAAI4DAAAAAA==&#10;" filled="f" stroked="f" strokeweight=".5pt">
                    <v:textbox>
                      <w:txbxContent>
                        <w:p w:rsidR="00DC5D9D" w:rsidRPr="007C6591" w:rsidRDefault="00DC5D9D" w:rsidP="00DC5D9D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7C6591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مشاهدة فيديو تدريبي.</w:t>
                          </w:r>
                        </w:p>
                        <w:p w:rsidR="00DC5D9D" w:rsidRPr="007C6591" w:rsidRDefault="00DC5D9D" w:rsidP="00DC5D9D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7C6591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خصائص بيئة العمل الداعمة للصحة النفسية.  </w:t>
                          </w:r>
                        </w:p>
                        <w:p w:rsidR="00DC5D9D" w:rsidRPr="007C6591" w:rsidRDefault="00DC5D9D" w:rsidP="00DC5D9D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7C6591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دور القيادة في تعزيز الصحة النفسية للموظفين.  </w:t>
                          </w:r>
                        </w:p>
                        <w:p w:rsidR="00DC5D9D" w:rsidRPr="007C6591" w:rsidRDefault="00DC5D9D" w:rsidP="00DC5D9D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7C6591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أهمية التواصل الإيجابي داخل الفريق.  </w:t>
                          </w:r>
                        </w:p>
                        <w:p w:rsidR="00DC5D9D" w:rsidRPr="007C6591" w:rsidRDefault="00DC5D9D" w:rsidP="00DC5D9D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7C6591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تمرين</w:t>
                          </w:r>
                          <w:r w:rsidRPr="007C6591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"</w:t>
                          </w:r>
                          <w:r w:rsidRPr="007C6591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مواصفات بيئة العمل المثالية</w:t>
                          </w:r>
                          <w:r w:rsidRPr="007C6591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".</w:t>
                          </w:r>
                        </w:p>
                        <w:p w:rsidR="00DC5D9D" w:rsidRPr="007C6591" w:rsidRDefault="00DC5D9D" w:rsidP="00DC5D9D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7C6591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نشاط</w:t>
                          </w:r>
                          <w:r w:rsidRPr="007C6591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تدريبي "</w:t>
                          </w:r>
                          <w:r w:rsidRPr="007C6591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لعبة التواصل</w:t>
                          </w:r>
                          <w:r w:rsidRPr="007C6591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".</w:t>
                          </w:r>
                        </w:p>
                      </w:txbxContent>
                    </v:textbox>
                  </v:shape>
                </v:group>
                <v:group id="Group 1451488636" o:spid="_x0000_s1188" style="position:absolute;width:63525;height:21059" coordsize="63525,210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LqrhHfIAAAA&#10;4wAAAA8AAAAAAAAAAAAAAAAAqgIAAGRycy9kb3ducmV2LnhtbFBLBQYAAAAABAAEAPoAAACfAwAA&#10;AAA=&#10;">
                  <v:shape id="Picture 1451488637" o:spid="_x0000_s1189" type="#_x0000_t75" alt="Calendar " style="position:absolute;left:55460;width:5264;height:52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">
                    <v:imagedata r:id="rId50" o:title="Calendar " gain="19661f" blacklevel="22938f"/>
                    <v:path arrowok="t"/>
                  </v:shape>
                  <v:shape id="_x0000_s1190" type="#_x0000_t202" style="position:absolute;left:52203;top:8530;width:11322;height:125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uc78kA&#10;AADjAAAADwAAAGRycy9kb3ducmV2LnhtbESPQW/CMAyF75P2HyJP2m2k3QBVhYDQAInDLmPd3WpM&#10;U61Jqsaj5d/jw6Qd7ff83uf1dvKdutKQ2hgM5LMMFIU62jY0Bqqv40sBKjEGi10MZOBGCbabx4c1&#10;ljaO4ZOuZ26UhIRUogHH3Jdap9qRxzSLPQXRLnHwyDIOjbYDjhLuO/2aZUvtsQ3S4LCnd0f1z/nX&#10;G2C2u/xWHXw6fU8f+9Fl9QIrY56fpt0KFNPE/+a/65MV/PkinxfF8k2g5SdZgN7cA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L9uc78kAAADjAAAADwAAAAAAAAAAAAAAAACYAgAA&#10;ZHJzL2Rvd25yZXYueG1sUEsFBgAAAAAEAAQA9QAAAI4DAAAAAA==&#10;" filled="f" stroked="f">
                    <v:textbox style="mso-fit-shape-to-text:t">
                      <w:txbxContent>
                        <w:p w:rsidR="00DC5D9D" w:rsidRPr="00F01FA2" w:rsidRDefault="00DC5D9D" w:rsidP="00DC5D9D">
                          <w:pPr>
                            <w:bidi w:val="0"/>
                            <w:jc w:val="center"/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 w:rsidRPr="00F01FA2"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اليوم </w:t>
                          </w:r>
                          <w:r>
                            <w:rPr>
                              <w:rFonts w:ascii="Adobe Arabic" w:eastAsia="GE Dinar One" w:hAnsi="Adobe Arabic" w:cs="Adobe Arabic" w:hint="cs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الثالث</w:t>
                          </w:r>
                        </w:p>
                      </w:txbxContent>
                    </v:textbox>
                  </v:shape>
                  <v:shape id="_x0000_s1191" type="#_x0000_t202" style="position:absolute;left:24946;top:198;width:24301;height:67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c5dMYA&#10;AADjAAAADwAAAGRycy9kb3ducmV2LnhtbERPS0vDQBC+C/6HZQre7Cb2QYzdlmIVevBijfchO2ZD&#10;s7MhOzbpv3cFweN879nsJt+pCw2xDWwgn2egiOtgW24MVB+v9wWoKMgWu8Bk4EoRdtvbmw2WNoz8&#10;TpeTNCqFcCzRgBPpS61j7chjnIeeOHFfYfAo6RwabQccU7jv9EOWrbXHllODw56eHdXn07c3IGL3&#10;+bV68fH4Ob0dRpfVK6yMuZtN+ydQQpP8i//cR5vmL1f5sijWi0f4/SkBoL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Jc5dMYAAADjAAAADwAAAAAAAAAAAAAAAACYAgAAZHJz&#10;L2Rvd25yZXYueG1sUEsFBgAAAAAEAAQA9QAAAIsDAAAAAA==&#10;" filled="f" stroked="f">
                    <v:textbox style="mso-fit-shape-to-text:t">
                      <w:txbxContent>
                        <w:p w:rsidR="00DC5D9D" w:rsidRPr="00F01FA2" w:rsidRDefault="00DC5D9D" w:rsidP="00863EFF">
                          <w:pPr>
                            <w:jc w:val="center"/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 w:rsidRPr="00F01FA2"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الجلسة </w:t>
                          </w:r>
                          <w:r>
                            <w:rPr>
                              <w:rFonts w:ascii="Adobe Arabic" w:eastAsia="GE Dinar One" w:hAnsi="Adobe Arabic" w:cs="Adobe Arabic" w:hint="cs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الأولى</w:t>
                          </w:r>
                        </w:p>
                      </w:txbxContent>
                    </v:textbox>
                  </v:shape>
                  <v:shape id="_x0000_s1192" type="#_x0000_t202" style="position:absolute;top:12909;width:45675;height:67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10wskA&#10;AADjAAAADwAAAGRycy9kb3ducmV2LnhtbESPQU/DMAyF70j7D5GRuLG0BTpUlk3TAGkHLtvK3WpM&#10;U9E4VRPW7t/jAxJH28/vvW+9nX2vLjTGLrCBfJmBIm6C7bg1UJ/f759BxYRssQ9MBq4UYbtZ3Kyx&#10;smHiI11OqVViwrFCAy6lodI6No48xmUYiOX2FUaPScax1XbEScx9r4ssK7XHjiXB4UB7R8336ccb&#10;SMnu8mv95uPhc/54nVzWPGFtzN3tvHsBlWhO/+K/74OV+o9lUT6s8kIohEkWoDe/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uP10wskAAADjAAAADwAAAAAAAAAAAAAAAACYAgAA&#10;ZHJzL2Rvd25yZXYueG1sUEsFBgAAAAAEAAQA9QAAAI4DAAAAAA==&#10;" filled="f" stroked="f">
                    <v:textbox style="mso-fit-shape-to-text:t">
                      <w:txbxContent>
                        <w:p w:rsidR="00DC5D9D" w:rsidRPr="00F01FA2" w:rsidRDefault="00DC5D9D" w:rsidP="00863EFF">
                          <w:pPr>
                            <w:jc w:val="center"/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 w:rsidRPr="007C6591"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بناء بيئة عمل إيجابية وصحية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D90411" w:rsidRDefault="00D90411">
      <w:pPr>
        <w:bidi w:val="0"/>
        <w:spacing w:after="160" w:line="259" w:lineRule="auto"/>
        <w:jc w:val="left"/>
        <w:rPr>
          <w:sz w:val="40"/>
          <w:szCs w:val="44"/>
          <w:rtl/>
          <w:lang w:bidi="ar-SY"/>
        </w:rPr>
      </w:pPr>
      <w:r>
        <w:rPr>
          <w:sz w:val="40"/>
          <w:szCs w:val="44"/>
          <w:rtl/>
          <w:lang w:bidi="ar-SY"/>
        </w:rPr>
        <w:br w:type="page"/>
      </w:r>
    </w:p>
    <w:p w:rsidR="00D90411" w:rsidRDefault="00DC5D9D" w:rsidP="00D374CF">
      <w:pPr>
        <w:jc w:val="both"/>
        <w:rPr>
          <w:sz w:val="40"/>
          <w:szCs w:val="44"/>
          <w:rtl/>
          <w:lang w:bidi="ar-SY"/>
        </w:rPr>
      </w:pPr>
      <w:r>
        <w:rPr>
          <w:rFonts w:cs="PT Bold Heading"/>
          <w:noProof/>
          <w:sz w:val="52"/>
          <w:szCs w:val="56"/>
          <w:rtl/>
        </w:rPr>
        <w:lastRenderedPageBreak/>
        <mc:AlternateContent>
          <mc:Choice Requires="wpg">
            <w:drawing>
              <wp:anchor distT="0" distB="0" distL="114300" distR="114300" simplePos="0" relativeHeight="252068864" behindDoc="0" locked="0" layoutInCell="1" allowOverlap="1" wp14:anchorId="580722D7" wp14:editId="24D06B92">
                <wp:simplePos x="0" y="0"/>
                <wp:positionH relativeFrom="column">
                  <wp:posOffset>228600</wp:posOffset>
                </wp:positionH>
                <wp:positionV relativeFrom="paragraph">
                  <wp:posOffset>-466725</wp:posOffset>
                </wp:positionV>
                <wp:extent cx="6257294" cy="7279574"/>
                <wp:effectExtent l="0" t="0" r="0" b="0"/>
                <wp:wrapNone/>
                <wp:docPr id="1462637121" name="Group 14626371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57294" cy="7279574"/>
                          <a:chOff x="95250" y="0"/>
                          <a:chExt cx="6257294" cy="7279574"/>
                        </a:xfrm>
                      </wpg:grpSpPr>
                      <wpg:grpSp>
                        <wpg:cNvPr id="1462637122" name="Group 1462637122"/>
                        <wpg:cNvGrpSpPr/>
                        <wpg:grpSpPr>
                          <a:xfrm>
                            <a:off x="161924" y="2571750"/>
                            <a:ext cx="5425857" cy="4707824"/>
                            <a:chOff x="-3" y="0"/>
                            <a:chExt cx="5425929" cy="4708158"/>
                          </a:xfrm>
                        </wpg:grpSpPr>
                        <wpg:grpSp>
                          <wpg:cNvPr id="1462637123" name="Group 25"/>
                          <wpg:cNvGrpSpPr/>
                          <wpg:grpSpPr>
                            <a:xfrm>
                              <a:off x="3130292" y="0"/>
                              <a:ext cx="2262077" cy="617772"/>
                              <a:chOff x="3849918" y="0"/>
                              <a:chExt cx="2262077" cy="617772"/>
                            </a:xfrm>
                          </wpg:grpSpPr>
                          <wpg:grpSp>
                            <wpg:cNvPr id="1462637124" name="Group 1462637124"/>
                            <wpg:cNvGrpSpPr/>
                            <wpg:grpSpPr>
                              <a:xfrm>
                                <a:off x="5606227" y="0"/>
                                <a:ext cx="505768" cy="515506"/>
                                <a:chOff x="5606227" y="0"/>
                                <a:chExt cx="505768" cy="515506"/>
                              </a:xfrm>
                            </wpg:grpSpPr>
                            <wps:wsp>
                              <wps:cNvPr id="1462637125" name="Oval 1462637125"/>
                              <wps:cNvSpPr/>
                              <wps:spPr>
                                <a:xfrm>
                                  <a:off x="5606227" y="0"/>
                                  <a:ext cx="505768" cy="51550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168489">
                                    <a:alpha val="75000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462637126" name="Picture 1462637126" descr="Target 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 cstate="print">
                                  <a:lum bright="70000" contrast="-70000"/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5692357" y="81472"/>
                                  <a:ext cx="352560" cy="352560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grpSp>
                          <wps:wsp>
                            <wps:cNvPr id="1462637127" name="TextBox 34"/>
                            <wps:cNvSpPr txBox="1"/>
                            <wps:spPr>
                              <a:xfrm>
                                <a:off x="3849918" y="69728"/>
                                <a:ext cx="1755163" cy="54804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DC5D9D" w:rsidRPr="00BC6FB1" w:rsidRDefault="00863EFF" w:rsidP="00863EFF">
                                  <w:pPr>
                                    <w:jc w:val="center"/>
                                    <w:rPr>
                                      <w:rFonts w:ascii="Adobe Arabic" w:eastAsia="GE Dinar One" w:hAnsi="Adobe Arabic" w:cs="Adobe Arabic"/>
                                      <w:b/>
                                      <w:b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  <w:lang w:bidi="ar-SY"/>
                                    </w:rPr>
                                  </w:pPr>
                                  <w:hyperlink r:id="rId67" w:history="1">
                                    <w:r w:rsidR="00DC5D9D" w:rsidRPr="00863EFF">
                                      <w:rPr>
                                        <w:rStyle w:val="Hyperlink"/>
                                        <w:rFonts w:ascii="Adobe Arabic" w:eastAsia="GE Dinar One" w:hAnsi="Adobe Arabic" w:cs="Adobe Arabic"/>
                                        <w:b/>
                                        <w:bCs/>
                                        <w:kern w:val="24"/>
                                        <w:sz w:val="44"/>
                                        <w:szCs w:val="44"/>
                                        <w:rtl/>
                                        <w:lang w:bidi="ar-SY"/>
                                      </w:rPr>
                                      <w:t>أهداف الجلسة</w:t>
                                    </w:r>
                                  </w:hyperlink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wpg:grpSp>
                        <wpg:grpSp>
                          <wpg:cNvPr id="1462637128" name="Group 26"/>
                          <wpg:cNvGrpSpPr/>
                          <wpg:grpSpPr>
                            <a:xfrm>
                              <a:off x="-3" y="9939"/>
                              <a:ext cx="2261238" cy="617702"/>
                              <a:chOff x="-3" y="0"/>
                              <a:chExt cx="2261546" cy="618327"/>
                            </a:xfrm>
                          </wpg:grpSpPr>
                          <wps:wsp>
                            <wps:cNvPr id="1462637129" name="Oval 1462637129"/>
                            <wps:cNvSpPr/>
                            <wps:spPr>
                              <a:xfrm>
                                <a:off x="1755775" y="0"/>
                                <a:ext cx="505768" cy="515506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68489">
                                  <a:alpha val="75000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462637130" name="TextBox 34"/>
                            <wps:cNvSpPr txBox="1"/>
                            <wps:spPr>
                              <a:xfrm>
                                <a:off x="-3" y="69728"/>
                                <a:ext cx="1756037" cy="54859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DC5D9D" w:rsidRPr="00BC6FB1" w:rsidRDefault="00863EFF" w:rsidP="00863EFF">
                                  <w:pPr>
                                    <w:jc w:val="center"/>
                                    <w:rPr>
                                      <w:rFonts w:ascii="Adobe Arabic" w:eastAsia="GE Dinar One" w:hAnsi="Adobe Arabic" w:cs="Adobe Arabic"/>
                                      <w:b/>
                                      <w:b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  <w:lang w:bidi="ar-SY"/>
                                    </w:rPr>
                                  </w:pPr>
                                  <w:hyperlink r:id="rId68" w:history="1">
                                    <w:r w:rsidR="00DC5D9D" w:rsidRPr="00863EFF">
                                      <w:rPr>
                                        <w:rStyle w:val="Hyperlink"/>
                                        <w:rFonts w:ascii="Adobe Arabic" w:eastAsia="GE Dinar One" w:hAnsi="Adobe Arabic" w:cs="Adobe Arabic" w:hint="cs"/>
                                        <w:b/>
                                        <w:bCs/>
                                        <w:kern w:val="24"/>
                                        <w:sz w:val="44"/>
                                        <w:szCs w:val="44"/>
                                        <w:rtl/>
                                        <w:lang w:bidi="ar-SY"/>
                                      </w:rPr>
                                      <w:t>محاور الجلسة</w:t>
                                    </w:r>
                                  </w:hyperlink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1462637131" name="Picture 1462637131" descr="Note 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4" cstate="print">
                                <a:lum bright="70000" contrast="-70000"/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832379" y="63971"/>
                                <a:ext cx="381525" cy="381525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grpSp>
                        <wps:wsp>
                          <wps:cNvPr id="1462637132" name="Text Box 1462637132"/>
                          <wps:cNvSpPr txBox="1"/>
                          <wps:spPr>
                            <a:xfrm>
                              <a:off x="3102299" y="874163"/>
                              <a:ext cx="2323627" cy="38339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DC5D9D" w:rsidRPr="002C04B9" w:rsidRDefault="00DC5D9D" w:rsidP="00DC5D9D">
                                <w:pPr>
                                  <w:pStyle w:val="a"/>
                                  <w:spacing w:line="276" w:lineRule="auto"/>
                                  <w:rPr>
                                    <w:rFonts w:ascii="Sakkal Majalla" w:hAnsi="Sakkal Majalla" w:cs="Sakkal Majalla"/>
                                    <w:sz w:val="34"/>
                                    <w:szCs w:val="34"/>
                                    <w:rtl/>
                                  </w:rPr>
                                </w:pPr>
                                <w:r w:rsidRPr="002C04B9">
                                  <w:rPr>
                                    <w:rFonts w:ascii="Sakkal Majalla" w:hAnsi="Sakkal Majalla" w:cs="Sakkal Majalla" w:hint="cs"/>
                                    <w:sz w:val="34"/>
                                    <w:szCs w:val="34"/>
                                    <w:rtl/>
                                  </w:rPr>
                                  <w:t>عند الانتهاء من تنفيذ أنشطة هذه الجلسة التدريبية، سيتمكّن المشاركون من:</w:t>
                                </w:r>
                              </w:p>
                              <w:p w:rsidR="00DC5D9D" w:rsidRPr="007C6591" w:rsidRDefault="00DC5D9D" w:rsidP="00DC5D9D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7C6591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توضيح </w:t>
                                </w:r>
                                <w:r w:rsidRPr="007C6591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أهمية التحفيز في تحسين الصحة النفسية والمهنية.  </w:t>
                                </w:r>
                              </w:p>
                              <w:p w:rsidR="00DC5D9D" w:rsidRPr="007C6591" w:rsidRDefault="00DC5D9D" w:rsidP="00DC5D9D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7C6591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التعرّف على أبرز ال</w:t>
                                </w:r>
                                <w:r w:rsidRPr="007C6591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استراتيجيات </w:t>
                                </w:r>
                                <w:r w:rsidRPr="007C6591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</w:t>
                                </w:r>
                                <w:r w:rsidRPr="007C6591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فعّالة لتحفيز الموظفين.  </w:t>
                                </w:r>
                              </w:p>
                              <w:p w:rsidR="00DC5D9D" w:rsidRPr="007C6591" w:rsidRDefault="00DC5D9D" w:rsidP="00DC5D9D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7C6591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مناقشة </w:t>
                                </w:r>
                                <w:r w:rsidRPr="007C6591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كيفية قياس وتحسين الصحة النفسية بشكل مستمر. </w:t>
                                </w:r>
                              </w:p>
                              <w:p w:rsidR="00DC5D9D" w:rsidRPr="000F32C7" w:rsidRDefault="00DC5D9D" w:rsidP="00DC5D9D">
                                <w:pPr>
                                  <w:pStyle w:val="ListParagraph"/>
                                  <w:spacing w:line="276" w:lineRule="auto"/>
                                  <w:ind w:left="576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62637133" name="Text Box 1462637133"/>
                          <wps:cNvSpPr txBox="1"/>
                          <wps:spPr>
                            <a:xfrm>
                              <a:off x="39625" y="874355"/>
                              <a:ext cx="2216426" cy="378629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DC5D9D" w:rsidRPr="007C6591" w:rsidRDefault="00DC5D9D" w:rsidP="00DC5D9D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7C6591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مشاهدة فيديو تدريبي.</w:t>
                                </w:r>
                              </w:p>
                              <w:p w:rsidR="00DC5D9D" w:rsidRPr="007C6591" w:rsidRDefault="00DC5D9D" w:rsidP="00DC5D9D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7C6591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أهمية التحفيز في تحسين الصحة النفسية والمهنية.  </w:t>
                                </w:r>
                              </w:p>
                              <w:p w:rsidR="00DC5D9D" w:rsidRPr="007C6591" w:rsidRDefault="00DC5D9D" w:rsidP="00DC5D9D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7C6591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استراتيجيات فعّالة لتحفيز الموظفين.  </w:t>
                                </w:r>
                              </w:p>
                              <w:p w:rsidR="00DC5D9D" w:rsidRPr="007C6591" w:rsidRDefault="00DC5D9D" w:rsidP="00DC5D9D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7C6591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كيفية قياس وتحسين الصحة النفسية بشكل مستمر.  </w:t>
                                </w:r>
                              </w:p>
                              <w:p w:rsidR="00DC5D9D" w:rsidRPr="007C6591" w:rsidRDefault="00DC5D9D" w:rsidP="00DC5D9D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7C6591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تمرين</w:t>
                                </w:r>
                                <w:r w:rsidRPr="007C6591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"</w:t>
                                </w:r>
                                <w:r w:rsidRPr="007C6591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أفكار للتحفيز</w:t>
                                </w:r>
                                <w:r w:rsidRPr="007C6591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".</w:t>
                                </w:r>
                              </w:p>
                              <w:p w:rsidR="00DC5D9D" w:rsidRPr="007C6591" w:rsidRDefault="00DC5D9D" w:rsidP="00DC5D9D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7C6591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نشاط</w:t>
                                </w:r>
                                <w:r w:rsidRPr="007C6591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تدريبي "</w:t>
                                </w:r>
                                <w:r w:rsidRPr="007C6591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تقييم الصحة النفسية</w:t>
                                </w:r>
                                <w:r w:rsidRPr="007C6591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".</w:t>
                                </w:r>
                                <w:r w:rsidRPr="007C6591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</w:p>
                              <w:p w:rsidR="00DC5D9D" w:rsidRPr="007C6591" w:rsidRDefault="00DC5D9D" w:rsidP="00DC5D9D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7C6591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الخاتمة.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462637134" name="Group 1462637134"/>
                        <wpg:cNvGrpSpPr/>
                        <wpg:grpSpPr>
                          <a:xfrm>
                            <a:off x="95250" y="0"/>
                            <a:ext cx="6257294" cy="2144003"/>
                            <a:chOff x="95250" y="0"/>
                            <a:chExt cx="6257294" cy="2144003"/>
                          </a:xfrm>
                        </wpg:grpSpPr>
                        <pic:pic xmlns:pic="http://schemas.openxmlformats.org/drawingml/2006/picture">
                          <pic:nvPicPr>
                            <pic:cNvPr id="1462637135" name="Picture 1462637135" descr="Calendar 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5" cstate="print">
                              <a:lum bright="70000" contrast="-70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546035" y="0"/>
                              <a:ext cx="526415" cy="5264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462637136" name="TextBox 34"/>
                          <wps:cNvSpPr txBox="1"/>
                          <wps:spPr>
                            <a:xfrm>
                              <a:off x="5220339" y="872089"/>
                              <a:ext cx="1132205" cy="12528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DC5D9D" w:rsidRPr="00F01FA2" w:rsidRDefault="00DC5D9D" w:rsidP="00863EFF">
                                <w:pPr>
                                  <w:jc w:val="center"/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 w:rsidRPr="00F01FA2"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اليوم </w:t>
                                </w:r>
                                <w:r>
                                  <w:rPr>
                                    <w:rFonts w:ascii="Adobe Arabic" w:eastAsia="GE Dinar One" w:hAnsi="Adobe Arabic" w:cs="Adobe Arabic" w:hint="cs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الثالث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462637137" name="TextBox 34"/>
                          <wps:cNvSpPr txBox="1"/>
                          <wps:spPr>
                            <a:xfrm>
                              <a:off x="2494618" y="19865"/>
                              <a:ext cx="2430145" cy="6724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DC5D9D" w:rsidRPr="00F01FA2" w:rsidRDefault="00DC5D9D" w:rsidP="00863EFF">
                                <w:pPr>
                                  <w:jc w:val="center"/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 w:rsidRPr="00F01FA2"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الجلسة </w:t>
                                </w:r>
                                <w:r>
                                  <w:rPr>
                                    <w:rFonts w:ascii="Adobe Arabic" w:eastAsia="GE Dinar One" w:hAnsi="Adobe Arabic" w:cs="Adobe Arabic" w:hint="cs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الثانية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462637138" name="TextBox 34"/>
                          <wps:cNvSpPr txBox="1"/>
                          <wps:spPr>
                            <a:xfrm>
                              <a:off x="95250" y="891148"/>
                              <a:ext cx="4567555" cy="12528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DC5D9D" w:rsidRPr="00F01FA2" w:rsidRDefault="00DC5D9D" w:rsidP="00863EFF">
                                <w:pPr>
                                  <w:jc w:val="center"/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 w:rsidRPr="007C6591"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استراتيجيات تحفيز الموظفين وتعزيز الصحة النفسية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462637121" o:spid="_x0000_s1193" style="position:absolute;left:0;text-align:left;margin-left:18pt;margin-top:-36.75pt;width:492.7pt;height:573.2pt;z-index:252068864;mso-position-horizontal-relative:text;mso-position-vertical-relative:text;mso-width-relative:margin;mso-height-relative:margin" coordorigin="952" coordsize="62572,727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">
                <v:group id="Group 1462637122" o:spid="_x0000_s1194" style="position:absolute;left:1619;top:25717;width:54258;height:47078" coordorigin="" coordsize="54259,470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KzAZl/IAAAA&#10;4wAAAA8AAAAAAAAAAAAAAAAAqgIAAGRycy9kb3ducmV2LnhtbFBLBQYAAAAABAAEAPoAAACfAwAA&#10;AAA=&#10;">
                  <v:group id="Group 25" o:spid="_x0000_s1195" style="position:absolute;left:31302;width:22621;height:6177" coordorigin="38499" coordsize="22620,61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">
                    <v:group id="Group 1462637124" o:spid="_x0000_s1196" style="position:absolute;left:56062;width:5057;height:5155" coordorigin="56062" coordsize="5057,5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">
                      <v:oval id="Oval 1462637125" o:spid="_x0000_s1197" style="position:absolute;left:56062;width:5057;height:51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ECJ8cA&#10;AADjAAAADwAAAGRycy9kb3ducmV2LnhtbERPX2vCMBB/H+w7hBvsTVOrVumMIoJsDH3Qis9Hc2uL&#10;zaUkWa3ffhkM9ni//7faDKYVPTnfWFYwGScgiEurG64UXIr9aAnCB2SNrWVS8CAPm/Xz0wpzbe98&#10;ov4cKhFD2OeooA6hy6X0ZU0G/dh2xJH7ss5giKerpHZ4j+GmlWmSZNJgw7Ghxo52NZW387dRcDDT&#10;4trP3Pujuxyut09njvsiVer1Zdi+gQg0hH/xn/tDx/mzLM2mi0k6h9+fIgBy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yhAifHAAAA4wAAAA8AAAAAAAAAAAAAAAAAmAIAAGRy&#10;cy9kb3ducmV2LnhtbFBLBQYAAAAABAAEAPUAAACMAwAAAAA=&#10;" fillcolor="#168489" stroked="f" strokeweight="1pt">
                        <v:fill opacity="49087f"/>
                        <v:stroke joinstyle="miter"/>
                      </v:oval>
                      <v:shape id="Picture 1462637126" o:spid="_x0000_s1198" type="#_x0000_t75" alt="Target " style="position:absolute;left:56923;top:814;width:3526;height:352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">
                        <v:imagedata r:id="rId46" o:title="Target " gain="19661f" blacklevel="22938f"/>
                      </v:shape>
                    </v:group>
                    <v:shape id="_x0000_s1199" type="#_x0000_t202" style="position:absolute;left:38499;top:697;width:17551;height:5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TstsYA&#10;AADjAAAADwAAAGRycy9kb3ducmV2LnhtbERPS0vDQBC+C/6HZQRvdpOoaYndluIDevDSGu9DdpoN&#10;ZmdDdmzSf+8Kgsf53rPezr5XZxpjF9hAvshAETfBdtwaqD/e7lagoiBb7AOTgQtF2G6ur9ZY2TDx&#10;gc5HaVUK4VihAScyVFrHxpHHuAgDceJOYfQo6RxbbUecUrjvdZFlpfbYcWpwONCzo+br+O0NiNhd&#10;fqlffdx/zu8vk8uaR6yNub2Zd0+ghGb5F/+59zbNfyiL8n6ZF0v4/SkBo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xTstsYAAADjAAAADwAAAAAAAAAAAAAAAACYAgAAZHJz&#10;L2Rvd25yZXYueG1sUEsFBgAAAAAEAAQA9QAAAIsDAAAAAA==&#10;" filled="f" stroked="f">
                      <v:textbox style="mso-fit-shape-to-text:t">
                        <w:txbxContent>
                          <w:p w:rsidR="00DC5D9D" w:rsidRPr="00BC6FB1" w:rsidRDefault="00863EFF" w:rsidP="00863EFF">
                            <w:pPr>
                              <w:jc w:val="center"/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lang w:bidi="ar-SY"/>
                              </w:rPr>
                            </w:pPr>
                            <w:hyperlink r:id="rId69" w:history="1">
                              <w:r w:rsidR="00DC5D9D" w:rsidRPr="00863EFF">
                                <w:rPr>
                                  <w:rStyle w:val="Hyperlink"/>
                                  <w:rFonts w:ascii="Adobe Arabic" w:eastAsia="GE Dinar One" w:hAnsi="Adobe Arabic" w:cs="Adobe Arabic"/>
                                  <w:b/>
                                  <w:bCs/>
                                  <w:kern w:val="24"/>
                                  <w:sz w:val="44"/>
                                  <w:szCs w:val="44"/>
                                  <w:rtl/>
                                  <w:lang w:bidi="ar-SY"/>
                                </w:rPr>
                                <w:t>أهداف الجلسة</w:t>
                              </w:r>
                            </w:hyperlink>
                          </w:p>
                        </w:txbxContent>
                      </v:textbox>
                    </v:shape>
                  </v:group>
                  <v:group id="Group 26" o:spid="_x0000_s1200" style="position:absolute;top:99;width:22612;height:6177" coordorigin="" coordsize="22615,61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">
                    <v:oval id="Oval 1462637129" o:spid="_x0000_s1201" style="position:absolute;left:17557;width:5058;height:51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wIIscA&#10;AADjAAAADwAAAGRycy9kb3ducmV2LnhtbERPX2vCMBB/F/Ydwgl7m6lVulmNMgTZGO5hVnw+mrMt&#10;NpeSxFq//TIY+Hi//7faDKYVPTnfWFYwnSQgiEurG64UHIvdyxsIH5A1tpZJwZ08bNZPoxXm2t74&#10;h/pDqEQMYZ+jgjqELpfSlzUZ9BPbEUfubJ3BEE9XSe3wFsNNK9MkyaTBhmNDjR1tayovh6tRsDez&#10;4tTP3ce9O+5Ply9nvndFqtTzeHhfggg0hIf43/2p4/x5lmaz12m6gL+fIgBy/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3sCCLHAAAA4wAAAA8AAAAAAAAAAAAAAAAAmAIAAGRy&#10;cy9kb3ducmV2LnhtbFBLBQYAAAAABAAEAPUAAACMAwAAAAA=&#10;" fillcolor="#168489" stroked="f" strokeweight="1pt">
                      <v:fill opacity="49087f"/>
                      <v:stroke joinstyle="miter"/>
                    </v:oval>
                    <v:shape id="_x0000_s1202" type="#_x0000_t202" style="position:absolute;top:697;width:17560;height:5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TiH8kA&#10;AADjAAAADwAAAGRycy9kb3ducmV2LnhtbESPQU/DMAyF70j7D5EncWNpNyhTWTZNA6QduDDK3Wq8&#10;pqJJqsZbu3+PD0gcbT+/977NbvKdutKQ2hgM5IsMFIU62jY0Bqqv94c1qMQYLHYxkIEbJdhtZ3cb&#10;LG0cwyddT9woMQmpRAOOuS+1TrUjj2kRewpyO8fBI8s4NNoOOIq57/QyywrtsQ2S4LCng6P653Tx&#10;BpjtPr9Vbz4dv6eP19Fl9RNWxtzPp/0LKKaJ/8V/30cr9R+LZbF6zldCIUyyAL39B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PSTiH8kAAADjAAAADwAAAAAAAAAAAAAAAACYAgAA&#10;ZHJzL2Rvd25yZXYueG1sUEsFBgAAAAAEAAQA9QAAAI4DAAAAAA==&#10;" filled="f" stroked="f">
                      <v:textbox style="mso-fit-shape-to-text:t">
                        <w:txbxContent>
                          <w:p w:rsidR="00DC5D9D" w:rsidRPr="00BC6FB1" w:rsidRDefault="00863EFF" w:rsidP="00863EFF">
                            <w:pPr>
                              <w:jc w:val="center"/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lang w:bidi="ar-SY"/>
                              </w:rPr>
                            </w:pPr>
                            <w:hyperlink r:id="rId70" w:history="1">
                              <w:r w:rsidR="00DC5D9D" w:rsidRPr="00863EFF">
                                <w:rPr>
                                  <w:rStyle w:val="Hyperlink"/>
                                  <w:rFonts w:ascii="Adobe Arabic" w:eastAsia="GE Dinar One" w:hAnsi="Adobe Arabic" w:cs="Adobe Arabic" w:hint="cs"/>
                                  <w:b/>
                                  <w:bCs/>
                                  <w:kern w:val="24"/>
                                  <w:sz w:val="44"/>
                                  <w:szCs w:val="44"/>
                                  <w:rtl/>
                                  <w:lang w:bidi="ar-SY"/>
                                </w:rPr>
                                <w:t>محاور الجلسة</w:t>
                              </w:r>
                            </w:hyperlink>
                          </w:p>
                        </w:txbxContent>
                      </v:textbox>
                    </v:shape>
                    <v:shape id="Picture 1462637131" o:spid="_x0000_s1203" type="#_x0000_t75" alt="Note " style="position:absolute;left:18323;top:639;width:3816;height:381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">
                      <v:imagedata r:id="rId49" o:title="Note " gain="19661f" blacklevel="22938f"/>
                    </v:shape>
                  </v:group>
                  <v:shape id="Text Box 1462637132" o:spid="_x0000_s1204" type="#_x0000_t202" style="position:absolute;left:31022;top:8741;width:23237;height:38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E0lMkA&#10;AADjAAAADwAAAGRycy9kb3ducmV2LnhtbERPS2vCQBC+F/wPyxS81Y2xjRJdRQLSUurBx8XbmB2T&#10;0OxszK6a9td3C4LH+d4zW3SmFldqXWVZwXAQgSDOra64ULDfrV4mIJxH1lhbJgU/5GAx7z3NMNX2&#10;xhu6bn0hQgi7FBWU3jeplC4vyaAb2IY4cCfbGvThbAupW7yFcFPLOIoSabDi0FBiQ1lJ+ff2YhR8&#10;Zqs1bo6xmfzW2fvXadmc94c3pfrP3XIKwlPnH+K7+0OH+a9JnIzGw1EM/z8FAOT8D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jwE0lMkAAADjAAAADwAAAAAAAAAAAAAAAACYAgAA&#10;ZHJzL2Rvd25yZXYueG1sUEsFBgAAAAAEAAQA9QAAAI4DAAAAAA==&#10;" filled="f" stroked="f" strokeweight=".5pt">
                    <v:textbox>
                      <w:txbxContent>
                        <w:p w:rsidR="00DC5D9D" w:rsidRPr="002C04B9" w:rsidRDefault="00DC5D9D" w:rsidP="00DC5D9D">
                          <w:pPr>
                            <w:pStyle w:val="a"/>
                            <w:spacing w:line="276" w:lineRule="auto"/>
                            <w:rPr>
                              <w:rFonts w:ascii="Sakkal Majalla" w:hAnsi="Sakkal Majalla" w:cs="Sakkal Majalla"/>
                              <w:sz w:val="34"/>
                              <w:szCs w:val="34"/>
                              <w:rtl/>
                            </w:rPr>
                          </w:pPr>
                          <w:r w:rsidRPr="002C04B9">
                            <w:rPr>
                              <w:rFonts w:ascii="Sakkal Majalla" w:hAnsi="Sakkal Majalla" w:cs="Sakkal Majalla" w:hint="cs"/>
                              <w:sz w:val="34"/>
                              <w:szCs w:val="34"/>
                              <w:rtl/>
                            </w:rPr>
                            <w:t>عند الانتهاء من تنفيذ أنشطة هذه الجلسة التدريبية، سيتمكّن المشاركون من:</w:t>
                          </w:r>
                        </w:p>
                        <w:p w:rsidR="00DC5D9D" w:rsidRPr="007C6591" w:rsidRDefault="00DC5D9D" w:rsidP="00DC5D9D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7C6591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توضيح </w:t>
                          </w:r>
                          <w:r w:rsidRPr="007C6591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أهمية التحفيز في تحسين الصحة النفسية والمهنية.  </w:t>
                          </w:r>
                        </w:p>
                        <w:p w:rsidR="00DC5D9D" w:rsidRPr="007C6591" w:rsidRDefault="00DC5D9D" w:rsidP="00DC5D9D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7C6591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التعرّف على أبرز ال</w:t>
                          </w:r>
                          <w:r w:rsidRPr="007C6591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استراتيجيات </w:t>
                          </w:r>
                          <w:r w:rsidRPr="007C6591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</w:t>
                          </w:r>
                          <w:r w:rsidRPr="007C6591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فعّالة لتحفيز الموظفين.  </w:t>
                          </w:r>
                        </w:p>
                        <w:p w:rsidR="00DC5D9D" w:rsidRPr="007C6591" w:rsidRDefault="00DC5D9D" w:rsidP="00DC5D9D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7C6591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مناقشة </w:t>
                          </w:r>
                          <w:r w:rsidRPr="007C6591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كيفية قياس وتحسين الصحة النفسية بشكل مستمر. </w:t>
                          </w:r>
                        </w:p>
                        <w:p w:rsidR="00DC5D9D" w:rsidRPr="000F32C7" w:rsidRDefault="00DC5D9D" w:rsidP="00DC5D9D">
                          <w:pPr>
                            <w:pStyle w:val="ListParagraph"/>
                            <w:spacing w:line="276" w:lineRule="auto"/>
                            <w:ind w:left="576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</w:p>
                      </w:txbxContent>
                    </v:textbox>
                  </v:shape>
                  <v:shape id="Text Box 1462637133" o:spid="_x0000_s1205" type="#_x0000_t202" style="position:absolute;left:396;top:8743;width:22164;height:378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2RD8oA&#10;AADjAAAADwAAAGRycy9kb3ducmV2LnhtbERPzWrCQBC+F/oOyxS81Y2JjRJdRQLSIu1B68XbmB2T&#10;0Oxsml01+vTdQqHH+f5nvuxNIy7UudqygtEwAkFcWF1zqWD/uX6egnAeWWNjmRTcyMFy8fgwx0zb&#10;K2/psvOlCCHsMlRQed9mUrqiIoNuaFviwJ1sZ9CHsyul7vAawk0j4yhKpcGaQ0OFLeUVFV+7s1Gw&#10;ydcfuD3GZnpv8tf306r93h9elBo89asZCE+9/xf/ud90mD9O4zSZjJIEfn8KAMjFD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OBNkQ/KAAAA4wAAAA8AAAAAAAAAAAAAAAAAmAIA&#10;AGRycy9kb3ducmV2LnhtbFBLBQYAAAAABAAEAPUAAACPAwAAAAA=&#10;" filled="f" stroked="f" strokeweight=".5pt">
                    <v:textbox>
                      <w:txbxContent>
                        <w:p w:rsidR="00DC5D9D" w:rsidRPr="007C6591" w:rsidRDefault="00DC5D9D" w:rsidP="00DC5D9D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7C6591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مشاهدة فيديو تدريبي.</w:t>
                          </w:r>
                        </w:p>
                        <w:p w:rsidR="00DC5D9D" w:rsidRPr="007C6591" w:rsidRDefault="00DC5D9D" w:rsidP="00DC5D9D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7C6591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أهمية التحفيز في تحسين الصحة النفسية والمهنية.  </w:t>
                          </w:r>
                        </w:p>
                        <w:p w:rsidR="00DC5D9D" w:rsidRPr="007C6591" w:rsidRDefault="00DC5D9D" w:rsidP="00DC5D9D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7C6591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استراتيجيات فعّالة لتحفيز الموظفين.  </w:t>
                          </w:r>
                        </w:p>
                        <w:p w:rsidR="00DC5D9D" w:rsidRPr="007C6591" w:rsidRDefault="00DC5D9D" w:rsidP="00DC5D9D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7C6591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كيفية قياس وتحسين الصحة النفسية بشكل مستمر.  </w:t>
                          </w:r>
                        </w:p>
                        <w:p w:rsidR="00DC5D9D" w:rsidRPr="007C6591" w:rsidRDefault="00DC5D9D" w:rsidP="00DC5D9D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7C6591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تمرين</w:t>
                          </w:r>
                          <w:r w:rsidRPr="007C6591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"</w:t>
                          </w:r>
                          <w:r w:rsidRPr="007C6591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أفكار للتحفيز</w:t>
                          </w:r>
                          <w:r w:rsidRPr="007C6591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".</w:t>
                          </w:r>
                        </w:p>
                        <w:p w:rsidR="00DC5D9D" w:rsidRPr="007C6591" w:rsidRDefault="00DC5D9D" w:rsidP="00DC5D9D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7C6591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نشاط</w:t>
                          </w:r>
                          <w:r w:rsidRPr="007C6591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تدريبي "</w:t>
                          </w:r>
                          <w:r w:rsidRPr="007C6591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تقييم الصحة النفسية</w:t>
                          </w:r>
                          <w:r w:rsidRPr="007C6591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".</w:t>
                          </w:r>
                          <w:r w:rsidRPr="007C6591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</w:p>
                        <w:p w:rsidR="00DC5D9D" w:rsidRPr="007C6591" w:rsidRDefault="00DC5D9D" w:rsidP="00DC5D9D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7C6591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الخاتمة.</w:t>
                          </w:r>
                        </w:p>
                      </w:txbxContent>
                    </v:textbox>
                  </v:shape>
                </v:group>
                <v:group id="Group 1462637134" o:spid="_x0000_s1206" style="position:absolute;left:952;width:62573;height:21440" coordorigin="952" coordsize="62572,2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">
                  <v:shape id="Picture 1462637135" o:spid="_x0000_s1207" type="#_x0000_t75" alt="Calendar " style="position:absolute;left:55460;width:5264;height:52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">
                    <v:imagedata r:id="rId50" o:title="Calendar " gain="19661f" blacklevel="22938f"/>
                    <v:path arrowok="t"/>
                  </v:shape>
                  <v:shape id="_x0000_s1208" type="#_x0000_t202" style="position:absolute;left:52203;top:8720;width:11322;height:125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Hf8MYA&#10;AADjAAAADwAAAGRycy9kb3ducmV2LnhtbERPS0vDQBC+C/6HZQre7CatphK7LcUH9OClbbwP2TEb&#10;mp0N2bFJ/70rCB7ne896O/lOXWiIbWAD+TwDRVwH23JjoDq93z+BioJssQtMBq4UYbu5vVljacPI&#10;B7ocpVEphGOJBpxIX2oda0ce4zz0xIn7CoNHSefQaDvgmMJ9pxdZVmiPLacGhz29OKrPx29vQMTu&#10;8mv15uP+c/p4HV1WP2JlzN1s2j2DEprkX/zn3ts0/6FYFMtVvizg96cEgN7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YHf8MYAAADjAAAADwAAAAAAAAAAAAAAAACYAgAAZHJz&#10;L2Rvd25yZXYueG1sUEsFBgAAAAAEAAQA9QAAAIsDAAAAAA==&#10;" filled="f" stroked="f">
                    <v:textbox style="mso-fit-shape-to-text:t">
                      <w:txbxContent>
                        <w:p w:rsidR="00DC5D9D" w:rsidRPr="00F01FA2" w:rsidRDefault="00DC5D9D" w:rsidP="00863EFF">
                          <w:pPr>
                            <w:jc w:val="center"/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 w:rsidRPr="00F01FA2"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اليوم </w:t>
                          </w:r>
                          <w:r>
                            <w:rPr>
                              <w:rFonts w:ascii="Adobe Arabic" w:eastAsia="GE Dinar One" w:hAnsi="Adobe Arabic" w:cs="Adobe Arabic" w:hint="cs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الثالث</w:t>
                          </w:r>
                        </w:p>
                      </w:txbxContent>
                    </v:textbox>
                  </v:shape>
                  <v:shape id="_x0000_s1209" type="#_x0000_t202" style="position:absolute;left:24946;top:198;width:24301;height:67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16a8YA&#10;AADjAAAADwAAAGRycy9kb3ducmV2LnhtbERPS0vDQBC+C/6HZQre7CatphK7LcUH9ODFGu9DdsyG&#10;ZmdDdmzSf+8KhR7ne896O/lOnWiIbWAD+TwDRVwH23JjoPp6v38CFQXZYheYDJwpwnZze7PG0oaR&#10;P+l0kEalEI4lGnAifal1rB15jPPQEyfuJwweJZ1Do+2AYwr3nV5kWaE9tpwaHPb04qg+Hn69ARG7&#10;y8/Vm4/77+njdXRZ/YiVMXezafcMSmiSq/ji3ts0/6FYFMtVvlzB/08JAL3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s16a8YAAADjAAAADwAAAAAAAAAAAAAAAACYAgAAZHJz&#10;L2Rvd25yZXYueG1sUEsFBgAAAAAEAAQA9QAAAIsDAAAAAA==&#10;" filled="f" stroked="f">
                    <v:textbox style="mso-fit-shape-to-text:t">
                      <w:txbxContent>
                        <w:p w:rsidR="00DC5D9D" w:rsidRPr="00F01FA2" w:rsidRDefault="00DC5D9D" w:rsidP="00863EFF">
                          <w:pPr>
                            <w:jc w:val="center"/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 w:rsidRPr="00F01FA2"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الجلسة </w:t>
                          </w:r>
                          <w:r>
                            <w:rPr>
                              <w:rFonts w:ascii="Adobe Arabic" w:eastAsia="GE Dinar One" w:hAnsi="Adobe Arabic" w:cs="Adobe Arabic" w:hint="cs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الثانية</w:t>
                          </w:r>
                        </w:p>
                      </w:txbxContent>
                    </v:textbox>
                  </v:shape>
                  <v:shape id="_x0000_s1210" type="#_x0000_t202" style="position:absolute;left:952;top:8911;width:45676;height:125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LuGckA&#10;AADjAAAADwAAAGRycy9kb3ducmV2LnhtbESPQU/DMAyF70j7D5EncWNpNyhTWTZNA6QduDDK3Wq8&#10;pqJJqsZbu3+PD0gc7ff83ufNbvKdutKQ2hgM5IsMFIU62jY0Bqqv94c1qMQYLHYxkIEbJdhtZ3cb&#10;LG0cwyddT9woCQmpRAOOuS+1TrUjj2kRewqinePgkWUcGm0HHCXcd3qZZYX22AZpcNjTwVH9c7p4&#10;A8x2n9+qN5+O39PH6+iy+gkrY+7n0/4FFNPE/+a/66MV/MdiWaye85VAy0+yAL39B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w1LuGckAAADjAAAADwAAAAAAAAAAAAAAAACYAgAA&#10;ZHJzL2Rvd25yZXYueG1sUEsFBgAAAAAEAAQA9QAAAI4DAAAAAA==&#10;" filled="f" stroked="f">
                    <v:textbox style="mso-fit-shape-to-text:t">
                      <w:txbxContent>
                        <w:p w:rsidR="00DC5D9D" w:rsidRPr="00F01FA2" w:rsidRDefault="00DC5D9D" w:rsidP="00863EFF">
                          <w:pPr>
                            <w:jc w:val="center"/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 w:rsidRPr="007C6591"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استراتيجيات تحفيز الموظفين وتعزيز الصحة النفسية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D374CF" w:rsidRDefault="00D374CF" w:rsidP="00DC5D9D">
      <w:pPr>
        <w:bidi w:val="0"/>
        <w:spacing w:after="160" w:line="259" w:lineRule="auto"/>
        <w:jc w:val="left"/>
        <w:rPr>
          <w:sz w:val="40"/>
          <w:szCs w:val="44"/>
          <w:rtl/>
          <w:lang w:bidi="ar-SY"/>
        </w:rPr>
      </w:pPr>
    </w:p>
    <w:sectPr w:rsidR="00D374CF" w:rsidSect="005E1791">
      <w:headerReference w:type="default" r:id="rId71"/>
      <w:footerReference w:type="default" r:id="rId72"/>
      <w:pgSz w:w="11906" w:h="16838" w:code="9"/>
      <w:pgMar w:top="1440" w:right="1440" w:bottom="1440" w:left="1440" w:header="720" w:footer="39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B03" w:rsidRDefault="002B2B03" w:rsidP="00F53D08">
      <w:pPr>
        <w:spacing w:line="240" w:lineRule="auto"/>
      </w:pPr>
      <w:r>
        <w:separator/>
      </w:r>
    </w:p>
  </w:endnote>
  <w:endnote w:type="continuationSeparator" w:id="0">
    <w:p w:rsidR="002B2B03" w:rsidRDefault="002B2B03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Ming Std L">
    <w:panose1 w:val="00000000000000000000"/>
    <w:charset w:val="80"/>
    <w:family w:val="roman"/>
    <w:notTrueType/>
    <w:pitch w:val="variable"/>
    <w:sig w:usb0="00000203" w:usb1="1A0F1900" w:usb2="00000016" w:usb3="00000000" w:csb0="00120005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GE Dinar One">
    <w:altName w:val="Sakkal Majalla"/>
    <w:panose1 w:val="00000000000000000000"/>
    <w:charset w:val="B2"/>
    <w:family w:val="roman"/>
    <w:notTrueType/>
    <w:pitch w:val="variable"/>
    <w:sig w:usb0="80002003" w:usb1="80000100" w:usb2="0000002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PT Bold Heading">
    <w:altName w:val="Arial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FFFFFF" w:themeColor="background1"/>
        <w:rtl/>
      </w:rPr>
      <w:id w:val="-177677829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C2CFD" w:rsidRPr="00DC2CFD" w:rsidRDefault="00D90411">
        <w:pPr>
          <w:pStyle w:val="Footer"/>
          <w:jc w:val="center"/>
          <w:rPr>
            <w:color w:val="FFFFFF" w:themeColor="background1"/>
          </w:rPr>
        </w:pPr>
        <w:r w:rsidRPr="00E42DAD">
          <w:rPr>
            <w:noProof/>
            <w:sz w:val="40"/>
            <w:szCs w:val="40"/>
          </w:rPr>
          <mc:AlternateContent>
            <mc:Choice Requires="wpg">
              <w:drawing>
                <wp:anchor distT="0" distB="0" distL="114300" distR="114300" simplePos="0" relativeHeight="251674624" behindDoc="1" locked="0" layoutInCell="1" allowOverlap="1" wp14:anchorId="7B686067" wp14:editId="6E4749A0">
                  <wp:simplePos x="0" y="0"/>
                  <wp:positionH relativeFrom="page">
                    <wp:align>left</wp:align>
                  </wp:positionH>
                  <wp:positionV relativeFrom="paragraph">
                    <wp:posOffset>-3476625</wp:posOffset>
                  </wp:positionV>
                  <wp:extent cx="7610475" cy="4165382"/>
                  <wp:effectExtent l="0" t="0" r="28575" b="26035"/>
                  <wp:wrapNone/>
                  <wp:docPr id="388507672" name="Group 3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7610475" cy="4165382"/>
                            <a:chOff x="-3" y="0"/>
                            <a:chExt cx="7610475" cy="4164747"/>
                          </a:xfrm>
                        </wpg:grpSpPr>
                        <wps:wsp>
                          <wps:cNvPr id="388507673" name="شكل حر 769906"/>
                          <wps:cNvSpPr/>
                          <wps:spPr>
                            <a:xfrm rot="5400000">
                              <a:off x="-1976796" y="1976796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8507674" name="شكل حر 769906"/>
                          <wps:cNvSpPr/>
                          <wps:spPr>
                            <a:xfrm rot="10800000">
                              <a:off x="-3" y="3199911"/>
                              <a:ext cx="7610475" cy="964836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<w:pict>
                <v:group w14:anchorId="3A92BF0F" id="Group 39" o:spid="_x0000_s1026" style="position:absolute;margin-left:0;margin-top:-273.75pt;width:599.25pt;height:328pt;z-index:-251641856;mso-position-horizontal:left;mso-position-horizontal-relative:page;mso-width-relative:margin" coordorigin="" coordsize="76104,41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">
                  <v:shape id="شكل حر 769906" o:spid="_x0000_s1027" style="position:absolute;left:-19768;top:19768;width:41465;height:1929;rotation:9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v:shape id="شكل حر 769906" o:spid="_x0000_s1028" style="position:absolute;top:31999;width:76104;height:9648;rotation:18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" path="m,l7551420,r,945515l,945515,,xe" fillcolor="#168489" strokecolor="#168489" strokeweight="1pt">
                    <v:stroke joinstyle="miter"/>
                    <v:path arrowok="t" o:connecttype="custom" o:connectlocs="0,0;7610475,0;7610475,964836;0,964836;0,0" o:connectangles="0,0,0,0,0"/>
                  </v:shape>
                  <w10:wrap anchorx="page"/>
                </v:group>
              </w:pict>
            </mc:Fallback>
          </mc:AlternateContent>
        </w:r>
        <w:r w:rsidR="00DC2CFD" w:rsidRPr="00DC2CFD">
          <w:rPr>
            <w:color w:val="FFFFFF" w:themeColor="background1"/>
          </w:rPr>
          <w:fldChar w:fldCharType="begin"/>
        </w:r>
        <w:r w:rsidR="00DC2CFD" w:rsidRPr="00DC2CFD">
          <w:rPr>
            <w:color w:val="FFFFFF" w:themeColor="background1"/>
          </w:rPr>
          <w:instrText xml:space="preserve"> PAGE   \* MERGEFORMAT </w:instrText>
        </w:r>
        <w:r w:rsidR="00DC2CFD" w:rsidRPr="00DC2CFD">
          <w:rPr>
            <w:color w:val="FFFFFF" w:themeColor="background1"/>
          </w:rPr>
          <w:fldChar w:fldCharType="separate"/>
        </w:r>
        <w:r w:rsidR="00863EFF">
          <w:rPr>
            <w:noProof/>
            <w:color w:val="FFFFFF" w:themeColor="background1"/>
            <w:rtl/>
          </w:rPr>
          <w:t>1</w:t>
        </w:r>
        <w:r w:rsidR="00DC2CFD" w:rsidRPr="00DC2CFD">
          <w:rPr>
            <w:noProof/>
            <w:color w:val="FFFFFF" w:themeColor="background1"/>
          </w:rPr>
          <w:fldChar w:fldCharType="end"/>
        </w:r>
      </w:p>
    </w:sdtContent>
  </w:sdt>
  <w:p w:rsidR="00DC2CFD" w:rsidRPr="00DC2CFD" w:rsidRDefault="00DC2CFD">
    <w:pPr>
      <w:pStyle w:val="Footer"/>
      <w:rPr>
        <w:color w:val="FFFFFF" w:themeColor="background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FFFFFF" w:themeColor="background1"/>
        <w:rtl/>
      </w:rPr>
      <w:id w:val="-85541824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6609B" w:rsidRPr="00DC2CFD" w:rsidRDefault="0046609B">
        <w:pPr>
          <w:pStyle w:val="Footer"/>
          <w:jc w:val="center"/>
          <w:rPr>
            <w:color w:val="FFFFFF" w:themeColor="background1"/>
          </w:rPr>
        </w:pPr>
        <w:r w:rsidRPr="00DC2CFD">
          <w:rPr>
            <w:color w:val="FFFFFF" w:themeColor="background1"/>
          </w:rPr>
          <w:fldChar w:fldCharType="begin"/>
        </w:r>
        <w:r w:rsidRPr="00DC2CFD">
          <w:rPr>
            <w:color w:val="FFFFFF" w:themeColor="background1"/>
          </w:rPr>
          <w:instrText xml:space="preserve"> PAGE   \* MERGEFORMAT </w:instrText>
        </w:r>
        <w:r w:rsidRPr="00DC2CFD">
          <w:rPr>
            <w:color w:val="FFFFFF" w:themeColor="background1"/>
          </w:rPr>
          <w:fldChar w:fldCharType="separate"/>
        </w:r>
        <w:r w:rsidR="00863EFF">
          <w:rPr>
            <w:noProof/>
            <w:color w:val="FFFFFF" w:themeColor="background1"/>
            <w:rtl/>
          </w:rPr>
          <w:t>3</w:t>
        </w:r>
        <w:r w:rsidRPr="00DC2CFD">
          <w:rPr>
            <w:noProof/>
            <w:color w:val="FFFFFF" w:themeColor="background1"/>
          </w:rPr>
          <w:fldChar w:fldCharType="end"/>
        </w:r>
      </w:p>
    </w:sdtContent>
  </w:sdt>
  <w:p w:rsidR="0046609B" w:rsidRPr="00DC2CFD" w:rsidRDefault="0046609B">
    <w:pPr>
      <w:pStyle w:val="Footer"/>
      <w:rPr>
        <w:color w:val="FFFFFF" w:themeColor="background1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FFFFFF" w:themeColor="background1"/>
        <w:rtl/>
      </w:rPr>
      <w:id w:val="-6769599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6609B" w:rsidRPr="00DC2CFD" w:rsidRDefault="0046609B">
        <w:pPr>
          <w:pStyle w:val="Footer"/>
          <w:jc w:val="center"/>
          <w:rPr>
            <w:color w:val="FFFFFF" w:themeColor="background1"/>
          </w:rPr>
        </w:pPr>
        <w:r w:rsidRPr="00E42DAD">
          <w:rPr>
            <w:noProof/>
            <w:sz w:val="40"/>
            <w:szCs w:val="40"/>
          </w:rPr>
          <mc:AlternateContent>
            <mc:Choice Requires="wpg">
              <w:drawing>
                <wp:anchor distT="0" distB="0" distL="114300" distR="114300" simplePos="0" relativeHeight="251684864" behindDoc="1" locked="0" layoutInCell="1" allowOverlap="1" wp14:anchorId="3C0B0A80" wp14:editId="0E9EAA44">
                  <wp:simplePos x="0" y="0"/>
                  <wp:positionH relativeFrom="page">
                    <wp:align>left</wp:align>
                  </wp:positionH>
                  <wp:positionV relativeFrom="paragraph">
                    <wp:posOffset>-3476625</wp:posOffset>
                  </wp:positionV>
                  <wp:extent cx="7610475" cy="4165382"/>
                  <wp:effectExtent l="0" t="0" r="28575" b="26035"/>
                  <wp:wrapNone/>
                  <wp:docPr id="1181034347" name="Group 3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7610475" cy="4165382"/>
                            <a:chOff x="-3" y="0"/>
                            <a:chExt cx="7610475" cy="4164747"/>
                          </a:xfrm>
                        </wpg:grpSpPr>
                        <wps:wsp>
                          <wps:cNvPr id="933373865" name="شكل حر 769906"/>
                          <wps:cNvSpPr/>
                          <wps:spPr>
                            <a:xfrm rot="5400000">
                              <a:off x="-1976796" y="1976796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11850269" name="شكل حر 769906"/>
                          <wps:cNvSpPr/>
                          <wps:spPr>
                            <a:xfrm rot="10800000">
                              <a:off x="-3" y="3199911"/>
                              <a:ext cx="7610475" cy="964836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group id="Group 39" o:spid="_x0000_s1026" style="position:absolute;left:0;text-align:left;margin-left:0;margin-top:-273.75pt;width:599.25pt;height:328pt;z-index:-251631616;mso-position-horizontal:left;mso-position-horizontal-relative:page;mso-width-relative:margin" coordorigin="" coordsize="76104,41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">
                  <v:shape id="شكل حر 769906" o:spid="_x0000_s1027" style="position:absolute;left:-19768;top:19768;width:41465;height:1929;rotation:90;visibility:visible;mso-wrap-style:square;v-text-anchor:middle" coordsize="7551420,9455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U9qcsA&#10;AADiAAAADwAAAGRycy9kb3ducmV2LnhtbESPUUvDMBSF3wX/Q7iCby6ZwW6ry8YmCmMIY1PYHi/N&#10;tS1rbkoTu/rvjTDw8XDOdw5nvhxcI3rqQu3ZwHikQBAX3tZcGvj8eHuYgggR2WLjmQz8UIDl4vZm&#10;jrn1F95Tf4ilSCUccjRQxdjmUoaiIodh5Fvi5H35zmFMsiul7fCSyl0jH5XKpMOa00KFLb1UVJwP&#10;387AbKWytR6ftseedu+v5/1GNeuTMfd3w+oZRKQh/oev9MYmTms90dPsCf4upTsgF78A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BQdT2pywAAAOIAAAAPAAAAAAAAAAAAAAAAAJgC&#10;AABkcnMvZG93bnJldi54bWxQSwUGAAAAAAQABAD1AAAAkAMAAAAA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v:shape id="شكل حر 769906" o:spid="_x0000_s1028" style="position:absolute;top:31999;width:76104;height:9648;rotation:180;visibility:visible;mso-wrap-style:square;v-text-anchor:middle" coordsize="7551420,9455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Q9M8cA&#10;AADjAAAADwAAAGRycy9kb3ducmV2LnhtbERPT0vDMBS/C36H8ARvLm3FutVlQ4ShzF3cvHh7a16b&#10;YvMSkrjVb28EweP7/X/L9WRHcaIQB8cKylkBgrh1euBewfthczMHEROyxtExKfimCOvV5cUSG+3O&#10;/EanfepFDuHYoAKTkm+kjK0hi3HmPHHmOhcspnyGXuqA5xxuR1kVRS0tDpwbDHp6MtR+7r+sgtfw&#10;4XfmeeuOm67adodbeW+8VOr6anp8AJFoSv/iP/eLzvPrspzfFVW9gN+fMgBy9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zUPTPHAAAA4wAAAA8AAAAAAAAAAAAAAAAAmAIAAGRy&#10;cy9kb3ducmV2LnhtbFBLBQYAAAAABAAEAPUAAACMAwAAAAA=&#10;" path="m,l7551420,r,945515l,945515,,xe" fillcolor="#168489" strokecolor="#168489" strokeweight="1pt">
                    <v:stroke joinstyle="miter"/>
                    <v:path arrowok="t" o:connecttype="custom" o:connectlocs="0,0;7610475,0;7610475,964836;0,964836;0,0" o:connectangles="0,0,0,0,0"/>
                  </v:shape>
                  <w10:wrap anchorx="page"/>
                </v:group>
              </w:pict>
            </mc:Fallback>
          </mc:AlternateContent>
        </w:r>
        <w:r w:rsidRPr="00DC2CFD">
          <w:rPr>
            <w:color w:val="FFFFFF" w:themeColor="background1"/>
          </w:rPr>
          <w:fldChar w:fldCharType="begin"/>
        </w:r>
        <w:r w:rsidRPr="00DC2CFD">
          <w:rPr>
            <w:color w:val="FFFFFF" w:themeColor="background1"/>
          </w:rPr>
          <w:instrText xml:space="preserve"> PAGE   \* MERGEFORMAT </w:instrText>
        </w:r>
        <w:r w:rsidRPr="00DC2CFD">
          <w:rPr>
            <w:color w:val="FFFFFF" w:themeColor="background1"/>
          </w:rPr>
          <w:fldChar w:fldCharType="separate"/>
        </w:r>
        <w:r w:rsidR="00863EFF">
          <w:rPr>
            <w:noProof/>
            <w:color w:val="FFFFFF" w:themeColor="background1"/>
            <w:rtl/>
          </w:rPr>
          <w:t>1</w:t>
        </w:r>
        <w:r w:rsidRPr="00DC2CFD">
          <w:rPr>
            <w:noProof/>
            <w:color w:val="FFFFFF" w:themeColor="background1"/>
          </w:rPr>
          <w:fldChar w:fldCharType="end"/>
        </w:r>
      </w:p>
    </w:sdtContent>
  </w:sdt>
  <w:p w:rsidR="0046609B" w:rsidRPr="00DC2CFD" w:rsidRDefault="00B87CAC">
    <w:pPr>
      <w:pStyle w:val="Footer"/>
      <w:rPr>
        <w:color w:val="FFFFFF" w:themeColor="background1"/>
      </w:rPr>
    </w:pPr>
    <w:r w:rsidRPr="00B87CAC">
      <w:rPr>
        <w:noProof/>
        <w:color w:val="FFFFFF" w:themeColor="background1"/>
        <w:rtl/>
      </w:rPr>
      <mc:AlternateContent>
        <mc:Choice Requires="wps">
          <w:drawing>
            <wp:anchor distT="0" distB="0" distL="114300" distR="114300" simplePos="0" relativeHeight="251689984" behindDoc="0" locked="0" layoutInCell="1" allowOverlap="1" wp14:anchorId="77F6BD67" wp14:editId="4FCD1C4B">
              <wp:simplePos x="0" y="0"/>
              <wp:positionH relativeFrom="column">
                <wp:posOffset>-914400</wp:posOffset>
              </wp:positionH>
              <wp:positionV relativeFrom="paragraph">
                <wp:posOffset>213995</wp:posOffset>
              </wp:positionV>
              <wp:extent cx="1666875" cy="304800"/>
              <wp:effectExtent l="0" t="0" r="0" b="0"/>
              <wp:wrapNone/>
              <wp:docPr id="12" name="مستطيل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66875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87CAC" w:rsidRPr="00B87CAC" w:rsidRDefault="00B87CAC" w:rsidP="00B87CAC">
                          <w:pPr>
                            <w:bidi w:val="0"/>
                            <w:spacing w:line="240" w:lineRule="auto"/>
                            <w:rPr>
                              <w:rFonts w:ascii="Sakkal Majalla" w:hAnsi="Sakkal Majalla" w:cs="Sakkal Majalla"/>
                              <w:b/>
                              <w:bCs/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 w:rsidRPr="00B87CAC">
                            <w:rPr>
                              <w:rFonts w:ascii="Sakkal Majalla" w:hAnsi="Sakkal Majalla" w:cs="Sakkal Majalla"/>
                              <w:b/>
                              <w:bCs/>
                              <w:color w:val="FFFFFF" w:themeColor="background1"/>
                              <w:sz w:val="24"/>
                              <w:szCs w:val="24"/>
                            </w:rPr>
                            <w:t>www.dawliatraining.com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مستطيل 2" o:spid="_x0000_s1211" style="position:absolute;left:0;text-align:left;margin-left:-1in;margin-top:16.85pt;width:131.25pt;height:24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" filled="f" stroked="f" strokeweight="1pt">
              <v:textbox>
                <w:txbxContent>
                  <w:p w:rsidR="00B87CAC" w:rsidRPr="00B87CAC" w:rsidRDefault="00B87CAC" w:rsidP="00B87CAC">
                    <w:pPr>
                      <w:bidi w:val="0"/>
                      <w:spacing w:line="240" w:lineRule="auto"/>
                      <w:rPr>
                        <w:rFonts w:ascii="Sakkal Majalla" w:hAnsi="Sakkal Majalla" w:cs="Sakkal Majalla"/>
                        <w:b/>
                        <w:bCs/>
                        <w:color w:val="FFFFFF" w:themeColor="background1"/>
                        <w:sz w:val="24"/>
                        <w:szCs w:val="24"/>
                      </w:rPr>
                    </w:pPr>
                    <w:r w:rsidRPr="00B87CAC">
                      <w:rPr>
                        <w:rFonts w:ascii="Sakkal Majalla" w:hAnsi="Sakkal Majalla" w:cs="Sakkal Majalla"/>
                        <w:b/>
                        <w:bCs/>
                        <w:color w:val="FFFFFF" w:themeColor="background1"/>
                        <w:sz w:val="24"/>
                        <w:szCs w:val="24"/>
                      </w:rPr>
                      <w:t>www.dawliatraining.com</w:t>
                    </w:r>
                  </w:p>
                </w:txbxContent>
              </v:textbox>
            </v:rect>
          </w:pict>
        </mc:Fallback>
      </mc:AlternateContent>
    </w:r>
    <w:r w:rsidRPr="00B87CAC">
      <w:rPr>
        <w:noProof/>
        <w:color w:val="FFFFFF" w:themeColor="background1"/>
        <w:rtl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0AC3371A" wp14:editId="7E25895A">
              <wp:simplePos x="0" y="0"/>
              <wp:positionH relativeFrom="column">
                <wp:posOffset>1495425</wp:posOffset>
              </wp:positionH>
              <wp:positionV relativeFrom="paragraph">
                <wp:posOffset>226695</wp:posOffset>
              </wp:positionV>
              <wp:extent cx="1562100" cy="304800"/>
              <wp:effectExtent l="0" t="0" r="0" b="0"/>
              <wp:wrapNone/>
              <wp:docPr id="3" name="مربع ن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87CAC" w:rsidRPr="00B87CAC" w:rsidRDefault="00B87CAC" w:rsidP="00B87CAC">
                          <w:pPr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FFFFFF" w:themeColor="background1"/>
                              <w:sz w:val="24"/>
                              <w:szCs w:val="24"/>
                              <w:lang w:bidi="ar-JO"/>
                            </w:rPr>
                          </w:pPr>
                          <w:r w:rsidRPr="00B87CAC">
                            <w:rPr>
                              <w:rFonts w:ascii="Sakkal Majalla" w:hAnsi="Sakkal Majalla" w:cs="Sakkal Majalla"/>
                              <w:b/>
                              <w:bCs/>
                              <w:color w:val="FFFFFF" w:themeColor="background1"/>
                              <w:sz w:val="24"/>
                              <w:szCs w:val="24"/>
                              <w:rtl/>
                              <w:lang w:bidi="ar-JO"/>
                            </w:rPr>
                            <w:t>مركز أبحاث الدولية للتدريب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3" o:spid="_x0000_s1212" type="#_x0000_t202" style="position:absolute;left:0;text-align:left;margin-left:117.75pt;margin-top:17.85pt;width:123pt;height:24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" filled="f" stroked="f" strokeweight=".5pt">
              <v:textbox>
                <w:txbxContent>
                  <w:p w:rsidR="00B87CAC" w:rsidRPr="00B87CAC" w:rsidRDefault="00B87CAC" w:rsidP="00B87CAC">
                    <w:pPr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FFFFFF" w:themeColor="background1"/>
                        <w:sz w:val="24"/>
                        <w:szCs w:val="24"/>
                        <w:lang w:bidi="ar-JO"/>
                      </w:rPr>
                    </w:pPr>
                    <w:r w:rsidRPr="00B87CAC">
                      <w:rPr>
                        <w:rFonts w:ascii="Sakkal Majalla" w:hAnsi="Sakkal Majalla" w:cs="Sakkal Majalla"/>
                        <w:b/>
                        <w:bCs/>
                        <w:color w:val="FFFFFF" w:themeColor="background1"/>
                        <w:sz w:val="24"/>
                        <w:szCs w:val="24"/>
                        <w:rtl/>
                        <w:lang w:bidi="ar-JO"/>
                      </w:rPr>
                      <w:t>مركز أبحاث الدولية للتدريب</w:t>
                    </w:r>
                  </w:p>
                </w:txbxContent>
              </v:textbox>
            </v:shape>
          </w:pict>
        </mc:Fallback>
      </mc:AlternateContent>
    </w:r>
    <w:r>
      <w:rPr>
        <w:rFonts w:ascii="Sakkal Majalla" w:hAnsi="Sakkal Majalla" w:cs="Sakkal Majalla"/>
        <w:b/>
        <w:bCs/>
        <w:noProof/>
        <w:color w:val="002060"/>
        <w:sz w:val="34"/>
        <w:szCs w:val="34"/>
        <w:rtl/>
      </w:rPr>
      <mc:AlternateContent>
        <mc:Choice Requires="wps">
          <w:drawing>
            <wp:anchor distT="0" distB="0" distL="114300" distR="114300" simplePos="0" relativeHeight="251686912" behindDoc="0" locked="0" layoutInCell="1" allowOverlap="1" wp14:anchorId="011348A5" wp14:editId="5BD69AA9">
              <wp:simplePos x="0" y="0"/>
              <wp:positionH relativeFrom="column">
                <wp:posOffset>3943350</wp:posOffset>
              </wp:positionH>
              <wp:positionV relativeFrom="paragraph">
                <wp:posOffset>330835</wp:posOffset>
              </wp:positionV>
              <wp:extent cx="2374265" cy="1402715"/>
              <wp:effectExtent l="0" t="0" r="0" b="0"/>
              <wp:wrapNone/>
              <wp:docPr id="4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B87CAC" w:rsidRPr="00DC31A5" w:rsidRDefault="00B87CAC" w:rsidP="00B87CAC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  <w:t>مركز أبحاث الدولية للتدريب</w:t>
                          </w:r>
                        </w:p>
                        <w:p w:rsidR="00B87CAC" w:rsidRPr="00DC31A5" w:rsidRDefault="002B2B03" w:rsidP="00B87CAC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hyperlink r:id="rId1" w:history="1">
                            <w:r w:rsidR="00B87CAC" w:rsidRPr="00DC31A5">
                              <w:rPr>
                                <w:rStyle w:val="Hyperlink"/>
                                <w:rFonts w:ascii="Sakkal Majalla" w:hAnsi="Sakkal Majalla" w:cs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:rsidR="00B87CAC" w:rsidRPr="00DC31A5" w:rsidRDefault="00B87CAC" w:rsidP="00B87CAC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Twitter,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facebook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instagram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: </w:t>
                          </w: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2F5496" w:themeColor="accent1" w:themeShade="BF"/>
                            </w:rPr>
                            <w:t>@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2F5496" w:themeColor="accent1" w:themeShade="BF"/>
                            </w:rPr>
                            <w:t>tircjo</w:t>
                          </w:r>
                          <w:proofErr w:type="spellEnd"/>
                        </w:p>
                        <w:p w:rsidR="00B87CAC" w:rsidRPr="00DC31A5" w:rsidRDefault="00B87CAC" w:rsidP="00B87CAC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Mobile &amp;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whatssup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:</w:t>
                          </w:r>
                        </w:p>
                        <w:p w:rsidR="00B87CAC" w:rsidRDefault="00B87CAC" w:rsidP="00B87CAC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00962779222666</w:t>
                          </w:r>
                        </w:p>
                        <w:p w:rsidR="00B87CAC" w:rsidRPr="00DC31A5" w:rsidRDefault="00B87CAC" w:rsidP="00B87CAC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color w:val="000000" w:themeColor="text1"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مستطيل 38" o:spid="_x0000_s1213" style="position:absolute;left:0;text-align:left;margin-left:310.5pt;margin-top:26.05pt;width:186.95pt;height:110.4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" filled="f" stroked="f" strokeweight="1pt">
              <v:textbox>
                <w:txbxContent>
                  <w:p w:rsidR="00B87CAC" w:rsidRPr="00DC31A5" w:rsidRDefault="00B87CAC" w:rsidP="00B87CAC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  <w:t>مركز أبحاث الدولية للتدريب</w:t>
                    </w:r>
                  </w:p>
                  <w:p w:rsidR="00B87CAC" w:rsidRPr="00DC31A5" w:rsidRDefault="00B87CAC" w:rsidP="00B87CAC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hyperlink r:id="rId2" w:history="1">
                      <w:r w:rsidRPr="00DC31A5">
                        <w:rPr>
                          <w:rStyle w:val="Hyperlink"/>
                          <w:rFonts w:ascii="Sakkal Majalla" w:hAnsi="Sakkal Majalla" w:cs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:rsidR="00B87CAC" w:rsidRPr="00DC31A5" w:rsidRDefault="00B87CAC" w:rsidP="00B87CAC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Twitter,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facebook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,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instagram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: </w:t>
                    </w: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2F5496" w:themeColor="accent1" w:themeShade="BF"/>
                      </w:rPr>
                      <w:t>@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2F5496" w:themeColor="accent1" w:themeShade="BF"/>
                      </w:rPr>
                      <w:t>tircjo</w:t>
                    </w:r>
                    <w:proofErr w:type="spellEnd"/>
                  </w:p>
                  <w:p w:rsidR="00B87CAC" w:rsidRPr="00DC31A5" w:rsidRDefault="00B87CAC" w:rsidP="00B87CAC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Mobile &amp;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whatssup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:</w:t>
                    </w:r>
                  </w:p>
                  <w:p w:rsidR="00B87CAC" w:rsidRDefault="00B87CAC" w:rsidP="00B87CAC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00962779222666</w:t>
                    </w:r>
                  </w:p>
                  <w:p w:rsidR="00B87CAC" w:rsidRPr="00DC31A5" w:rsidRDefault="00B87CAC" w:rsidP="00B87CAC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color w:val="000000" w:themeColor="text1"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B03" w:rsidRDefault="002B2B03" w:rsidP="00F53D08">
      <w:pPr>
        <w:spacing w:line="240" w:lineRule="auto"/>
      </w:pPr>
      <w:r>
        <w:separator/>
      </w:r>
    </w:p>
  </w:footnote>
  <w:footnote w:type="continuationSeparator" w:id="0">
    <w:p w:rsidR="002B2B03" w:rsidRDefault="002B2B03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14E" w:rsidRDefault="00E4514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62DACCEB" wp14:editId="7EF440D6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776182" cy="10059285"/>
              <wp:effectExtent l="0" t="0" r="0" b="0"/>
              <wp:wrapNone/>
              <wp:docPr id="2" name="Group 2">
                <a:extLst xmlns:a="http://schemas.openxmlformats.org/drawingml/2006/main">
                  <a:ext uri="{C183D7F6-B498-43B3-948B-1728B52AA6E4}">
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76182" cy="10059285"/>
                        <a:chOff x="0" y="0"/>
                        <a:chExt cx="7776182" cy="10059285"/>
                      </a:xfrm>
                    </wpg:grpSpPr>
                    <wps:wsp>
                      <wps:cNvPr id="5" name="Freeform 5" descr="decorative element"/>
                      <wps:cNvSpPr>
                        <a:spLocks/>
                      </wps:cNvSpPr>
                      <wps:spPr bwMode="auto">
                        <a:xfrm>
                          <a:off x="0" y="923925"/>
                          <a:ext cx="4317214" cy="1032782"/>
                        </a:xfrm>
                        <a:custGeom>
                          <a:avLst/>
                          <a:gdLst>
                            <a:gd name="T0" fmla="*/ 2136 w 2671"/>
                            <a:gd name="T1" fmla="*/ 0 h 690"/>
                            <a:gd name="T2" fmla="*/ 0 w 2671"/>
                            <a:gd name="T3" fmla="*/ 0 h 690"/>
                            <a:gd name="T4" fmla="*/ 0 w 2671"/>
                            <a:gd name="T5" fmla="*/ 690 h 690"/>
                            <a:gd name="T6" fmla="*/ 2671 w 2671"/>
                            <a:gd name="T7" fmla="*/ 690 h 690"/>
                            <a:gd name="T8" fmla="*/ 2136 w 2671"/>
                            <a:gd name="T9" fmla="*/ 0 h 6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671" h="690">
                              <a:moveTo>
                                <a:pt x="2136" y="0"/>
                              </a:moveTo>
                              <a:lnTo>
                                <a:pt x="0" y="0"/>
                              </a:lnTo>
                              <a:lnTo>
                                <a:pt x="0" y="690"/>
                              </a:lnTo>
                              <a:lnTo>
                                <a:pt x="2671" y="690"/>
                              </a:lnTo>
                              <a:lnTo>
                                <a:pt x="21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" name="Freeform 6" descr="decorative element"/>
                      <wps:cNvSpPr>
                        <a:spLocks/>
                      </wps:cNvSpPr>
                      <wps:spPr bwMode="auto">
                        <a:xfrm>
                          <a:off x="3943350" y="485775"/>
                          <a:ext cx="3832315" cy="658586"/>
                        </a:xfrm>
                        <a:custGeom>
                          <a:avLst/>
                          <a:gdLst>
                            <a:gd name="T0" fmla="*/ 2371 w 2371"/>
                            <a:gd name="T1" fmla="*/ 0 h 440"/>
                            <a:gd name="T2" fmla="*/ 0 w 2371"/>
                            <a:gd name="T3" fmla="*/ 0 h 440"/>
                            <a:gd name="T4" fmla="*/ 355 w 2371"/>
                            <a:gd name="T5" fmla="*/ 440 h 440"/>
                            <a:gd name="T6" fmla="*/ 2371 w 2371"/>
                            <a:gd name="T7" fmla="*/ 440 h 440"/>
                            <a:gd name="T8" fmla="*/ 2371 w 2371"/>
                            <a:gd name="T9" fmla="*/ 0 h 4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371" h="440">
                              <a:moveTo>
                                <a:pt x="2371" y="0"/>
                              </a:moveTo>
                              <a:lnTo>
                                <a:pt x="0" y="0"/>
                              </a:lnTo>
                              <a:lnTo>
                                <a:pt x="355" y="440"/>
                              </a:lnTo>
                              <a:lnTo>
                                <a:pt x="2371" y="440"/>
                              </a:lnTo>
                              <a:lnTo>
                                <a:pt x="2371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" name="Rectangle 8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71308" cy="667566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8" name="Freeform: Shape 27" descr="decorative element"/>
                      <wps:cNvSpPr>
                        <a:spLocks/>
                      </wps:cNvSpPr>
                      <wps:spPr bwMode="auto">
                        <a:xfrm>
                          <a:off x="0" y="8515350"/>
                          <a:ext cx="6694833" cy="1543935"/>
                        </a:xfrm>
                        <a:custGeom>
                          <a:avLst/>
                          <a:gdLst>
                            <a:gd name="connsiteX0" fmla="*/ 0 w 6694833"/>
                            <a:gd name="connsiteY0" fmla="*/ 0 h 1543935"/>
                            <a:gd name="connsiteX1" fmla="*/ 4583908 w 6694833"/>
                            <a:gd name="connsiteY1" fmla="*/ 0 h 1543935"/>
                            <a:gd name="connsiteX2" fmla="*/ 6694833 w 6694833"/>
                            <a:gd name="connsiteY2" fmla="*/ 1543935 h 1543935"/>
                            <a:gd name="connsiteX3" fmla="*/ 1023938 w 6694833"/>
                            <a:gd name="connsiteY3" fmla="*/ 1543935 h 1543935"/>
                            <a:gd name="connsiteX4" fmla="*/ 9698 w 6694833"/>
                            <a:gd name="connsiteY4" fmla="*/ 1543935 h 1543935"/>
                            <a:gd name="connsiteX5" fmla="*/ 0 w 6694833"/>
                            <a:gd name="connsiteY5" fmla="*/ 1543935 h 1543935"/>
                            <a:gd name="connsiteX6" fmla="*/ 0 w 6694833"/>
                            <a:gd name="connsiteY6" fmla="*/ 48783 h 1543935"/>
                            <a:gd name="connsiteX7" fmla="*/ 307 w 6694833"/>
                            <a:gd name="connsiteY7" fmla="*/ 48783 h 154393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6694833" h="1543935">
                              <a:moveTo>
                                <a:pt x="0" y="0"/>
                              </a:moveTo>
                              <a:lnTo>
                                <a:pt x="4583908" y="0"/>
                              </a:lnTo>
                              <a:lnTo>
                                <a:pt x="6694833" y="1543935"/>
                              </a:lnTo>
                              <a:lnTo>
                                <a:pt x="1023938" y="1543935"/>
                              </a:lnTo>
                              <a:lnTo>
                                <a:pt x="9698" y="1543935"/>
                              </a:lnTo>
                              <a:lnTo>
                                <a:pt x="0" y="1543935"/>
                              </a:lnTo>
                              <a:lnTo>
                                <a:pt x="0" y="48783"/>
                              </a:lnTo>
                              <a:lnTo>
                                <a:pt x="307" y="4878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" name="Freeform: Shape 24" descr="decorative element"/>
                      <wps:cNvSpPr>
                        <a:spLocks/>
                      </wps:cNvSpPr>
                      <wps:spPr bwMode="auto">
                        <a:xfrm>
                          <a:off x="6496050" y="7315200"/>
                          <a:ext cx="1280132" cy="2742111"/>
                        </a:xfrm>
                        <a:custGeom>
                          <a:avLst/>
                          <a:gdLst>
                            <a:gd name="connsiteX0" fmla="*/ 1280132 w 1280132"/>
                            <a:gd name="connsiteY0" fmla="*/ 0 h 2742111"/>
                            <a:gd name="connsiteX1" fmla="*/ 1280132 w 1280132"/>
                            <a:gd name="connsiteY1" fmla="*/ 2733130 h 2742111"/>
                            <a:gd name="connsiteX2" fmla="*/ 1280131 w 1280132"/>
                            <a:gd name="connsiteY2" fmla="*/ 2733130 h 2742111"/>
                            <a:gd name="connsiteX3" fmla="*/ 1280131 w 1280132"/>
                            <a:gd name="connsiteY3" fmla="*/ 2742111 h 2742111"/>
                            <a:gd name="connsiteX4" fmla="*/ 1094394 w 1280132"/>
                            <a:gd name="connsiteY4" fmla="*/ 2742111 h 2742111"/>
                            <a:gd name="connsiteX5" fmla="*/ 1094394 w 1280132"/>
                            <a:gd name="connsiteY5" fmla="*/ 2742104 h 2742111"/>
                            <a:gd name="connsiteX6" fmla="*/ 1094254 w 1280132"/>
                            <a:gd name="connsiteY6" fmla="*/ 2742111 h 2742111"/>
                            <a:gd name="connsiteX7" fmla="*/ 0 w 1280132"/>
                            <a:gd name="connsiteY7" fmla="*/ 1944324 h 2742111"/>
                            <a:gd name="connsiteX8" fmla="*/ 0 w 1280132"/>
                            <a:gd name="connsiteY8" fmla="*/ 926510 h 274211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280132" h="2742111">
                              <a:moveTo>
                                <a:pt x="1280132" y="0"/>
                              </a:moveTo>
                              <a:lnTo>
                                <a:pt x="1280132" y="2733130"/>
                              </a:lnTo>
                              <a:lnTo>
                                <a:pt x="1280131" y="2733130"/>
                              </a:lnTo>
                              <a:lnTo>
                                <a:pt x="1280131" y="2742111"/>
                              </a:lnTo>
                              <a:lnTo>
                                <a:pt x="1094394" y="2742111"/>
                              </a:lnTo>
                              <a:lnTo>
                                <a:pt x="1094394" y="2742104"/>
                              </a:lnTo>
                              <a:lnTo>
                                <a:pt x="1094254" y="2742111"/>
                              </a:lnTo>
                              <a:lnTo>
                                <a:pt x="0" y="1944324"/>
                              </a:lnTo>
                              <a:lnTo>
                                <a:pt x="0" y="9265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0" name="Freeform 13" descr="decorative element"/>
                      <wps:cNvSpPr>
                        <a:spLocks/>
                      </wps:cNvSpPr>
                      <wps:spPr bwMode="auto">
                        <a:xfrm>
                          <a:off x="5267325" y="7848600"/>
                          <a:ext cx="1228410" cy="1766207"/>
                        </a:xfrm>
                        <a:custGeom>
                          <a:avLst/>
                          <a:gdLst>
                            <a:gd name="T0" fmla="*/ 760 w 760"/>
                            <a:gd name="T1" fmla="*/ 0 h 1180"/>
                            <a:gd name="T2" fmla="*/ 0 w 760"/>
                            <a:gd name="T3" fmla="*/ 593 h 1180"/>
                            <a:gd name="T4" fmla="*/ 760 w 760"/>
                            <a:gd name="T5" fmla="*/ 1180 h 1180"/>
                            <a:gd name="T6" fmla="*/ 760 w 760"/>
                            <a:gd name="T7" fmla="*/ 946 h 1180"/>
                            <a:gd name="T8" fmla="*/ 317 w 760"/>
                            <a:gd name="T9" fmla="*/ 604 h 1180"/>
                            <a:gd name="T10" fmla="*/ 760 w 760"/>
                            <a:gd name="T11" fmla="*/ 266 h 1180"/>
                            <a:gd name="T12" fmla="*/ 760 w 760"/>
                            <a:gd name="T13" fmla="*/ 0 h 11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760" h="1180">
                              <a:moveTo>
                                <a:pt x="760" y="0"/>
                              </a:moveTo>
                              <a:lnTo>
                                <a:pt x="0" y="593"/>
                              </a:lnTo>
                              <a:lnTo>
                                <a:pt x="760" y="1180"/>
                              </a:lnTo>
                              <a:lnTo>
                                <a:pt x="760" y="946"/>
                              </a:lnTo>
                              <a:lnTo>
                                <a:pt x="317" y="604"/>
                              </a:lnTo>
                              <a:lnTo>
                                <a:pt x="760" y="266"/>
                              </a:lnTo>
                              <a:lnTo>
                                <a:pt x="76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1" name="Freeform 15" descr="decorative element"/>
                      <wps:cNvSpPr>
                        <a:spLocks/>
                      </wps:cNvSpPr>
                      <wps:spPr bwMode="auto">
                        <a:xfrm>
                          <a:off x="5780012" y="8248650"/>
                          <a:ext cx="716034" cy="1017814"/>
                        </a:xfrm>
                        <a:custGeom>
                          <a:avLst/>
                          <a:gdLst>
                            <a:gd name="T0" fmla="*/ 443 w 443"/>
                            <a:gd name="T1" fmla="*/ 0 h 680"/>
                            <a:gd name="T2" fmla="*/ 0 w 443"/>
                            <a:gd name="T3" fmla="*/ 338 h 680"/>
                            <a:gd name="T4" fmla="*/ 443 w 443"/>
                            <a:gd name="T5" fmla="*/ 680 h 680"/>
                            <a:gd name="T6" fmla="*/ 443 w 443"/>
                            <a:gd name="T7" fmla="*/ 0 h 6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443" h="680">
                              <a:moveTo>
                                <a:pt x="443" y="0"/>
                              </a:moveTo>
                              <a:lnTo>
                                <a:pt x="0" y="338"/>
                              </a:lnTo>
                              <a:lnTo>
                                <a:pt x="443" y="680"/>
                              </a:lnTo>
                              <a:lnTo>
                                <a:pt x="443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" name="Rectangle 28"/>
                      <wps:cNvSpPr/>
                      <wps:spPr>
                        <a:xfrm>
                          <a:off x="0" y="0"/>
                          <a:ext cx="7772400" cy="10058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group w14:anchorId="38D254E0" id="Group 2" o:spid="_x0000_s1026" alt="&quot;&quot;" style="position:absolute;margin-left:561.1pt;margin-top:0;width:612.3pt;height:792.05pt;z-index:251667456;mso-width-percent:1000;mso-height-percent:1000;mso-position-horizontal:right;mso-position-horizontal-relative:page;mso-position-vertical:top;mso-position-vertical-relative:page;mso-width-percent:1000;mso-height-percent:1000" coordsize="77761,1005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">
              <v:shape id="Freeform 5" o:spid="_x0000_s1027" alt="decorative element" style="position:absolute;top:9239;width:43172;height:10328;visibility:visible;mso-wrap-style:square;v-text-anchor:top" coordsize="2671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" path="m2136,l,,,690r2671,l2136,xe" fillcolor="#00b050" stroked="f">
                <v:path arrowok="t" o:connecttype="custom" o:connectlocs="3452478,0;0,0;0,1032782;4317214,1032782;3452478,0" o:connectangles="0,0,0,0,0"/>
              </v:shape>
              <v:shape id="Freeform 6" o:spid="_x0000_s1028" alt="decorative element" style="position:absolute;left:39433;top:4857;width:38323;height:6586;visibility:visible;mso-wrap-style:square;v-text-anchor:top" coordsize="2371,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" path="m2371,l,,355,440r2016,l2371,xe" fillcolor="#5a5a5a [2109]" stroked="f">
                <v:path arrowok="t" o:connecttype="custom" o:connectlocs="3832315,0;0,0;573797,658586;3832315,658586;3832315,0" o:connectangles="0,0,0,0,0"/>
              </v:shape>
              <v:rect id="Rectangle 8" o:spid="_x0000_s1029" style="position:absolute;width:77713;height:66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" fillcolor="black [3213]" stroked="f"/>
              <v:shape id="Freeform: Shape 27" o:spid="_x0000_s1030" alt="decorative element" style="position:absolute;top:85153;width:66948;height:15439;visibility:visible;mso-wrap-style:square;v-text-anchor:top" coordsize="6694833,1543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" path="m,l4583908,,6694833,1543935r-5670895,l9698,1543935r-9698,l,48783r307,l,xe" fillcolor="#5a5a5a [2109]" stroked="f">
                <v:path arrowok="t" o:connecttype="custom" o:connectlocs="0,0;4583908,0;6694833,1543935;1023938,1543935;9698,1543935;0,1543935;0,48783;307,48783" o:connectangles="0,0,0,0,0,0,0,0"/>
              </v:shape>
              <v:shape id="Freeform: Shape 24" o:spid="_x0000_s1031" alt="decorative element" style="position:absolute;left:64960;top:73152;width:12801;height:27421;visibility:visible;mso-wrap-style:square;v-text-anchor:top" coordsize="1280132,2742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" path="m1280132,r,2733130l1280131,2733130r,8981l1094394,2742111r,-7l1094254,2742111,,1944324,,926510,1280132,xe" fillcolor="#00b050" stroked="f">
                <v:path arrowok="t" o:connecttype="custom" o:connectlocs="1280132,0;1280132,2733130;1280131,2733130;1280131,2742111;1094394,2742111;1094394,2742104;1094254,2742111;0,1944324;0,926510" o:connectangles="0,0,0,0,0,0,0,0,0"/>
              </v:shape>
              <v:shape id="Freeform 13" o:spid="_x0000_s1032" alt="decorative element" style="position:absolute;left:52673;top:78486;width:12284;height:17662;visibility:visible;mso-wrap-style:square;v-text-anchor:top" coordsize="760,1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" path="m760,l,593r760,587l760,946,317,604,760,266,760,xe" fillcolor="black [3213]" stroked="f">
                <v:path arrowok="t" o:connecttype="custom" o:connectlocs="1228410,0;0,887594;1228410,1766207;1228410,1415959;512376,904058;1228410,398145;1228410,0" o:connectangles="0,0,0,0,0,0,0"/>
              </v:shape>
              <v:shape id="Freeform 15" o:spid="_x0000_s1033" alt="decorative element" style="position:absolute;left:57800;top:82486;width:7160;height:10178;visibility:visible;mso-wrap-style:square;v-text-anchor:top" coordsize="443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" path="m443,l,338,443,680,443,xe" fillcolor="#a5a5a5 [3206]" stroked="f">
                <v:path arrowok="t" o:connecttype="custom" o:connectlocs="716034,0;0,505913;716034,1017814;716034,0" o:connectangles="0,0,0,0"/>
              </v:shape>
              <v:rect id="Rectangle 28" o:spid="_x0000_s1034" style="position:absolute;width:77724;height:1005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" filled="f" stroked="f" strokeweight="1pt"/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14E" w:rsidRDefault="00D90411">
    <w:pPr>
      <w:pStyle w:val="Header"/>
    </w:pPr>
    <w:r w:rsidRPr="00BC6FB1">
      <w:rPr>
        <w:noProof/>
      </w:rPr>
      <mc:AlternateContent>
        <mc:Choice Requires="wpg">
          <w:drawing>
            <wp:anchor distT="0" distB="0" distL="114300" distR="114300" simplePos="0" relativeHeight="251672576" behindDoc="0" locked="0" layoutInCell="1" allowOverlap="1" wp14:anchorId="3FE062DB" wp14:editId="1E3D3C69">
              <wp:simplePos x="0" y="0"/>
              <wp:positionH relativeFrom="margin">
                <wp:posOffset>-1334770</wp:posOffset>
              </wp:positionH>
              <wp:positionV relativeFrom="paragraph">
                <wp:posOffset>-456565</wp:posOffset>
              </wp:positionV>
              <wp:extent cx="8236585" cy="2700021"/>
              <wp:effectExtent l="0" t="0" r="12065" b="24130"/>
              <wp:wrapNone/>
              <wp:docPr id="1427915141" name="Group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236585" cy="2700021"/>
                        <a:chOff x="0" y="0"/>
                        <a:chExt cx="8236585" cy="2700021"/>
                      </a:xfrm>
                    </wpg:grpSpPr>
                    <wpg:grpSp>
                      <wpg:cNvPr id="1853064769" name="Group 1853064769"/>
                      <wpg:cNvGrpSpPr/>
                      <wpg:grpSpPr>
                        <a:xfrm>
                          <a:off x="268288" y="0"/>
                          <a:ext cx="7700010" cy="2700021"/>
                          <a:chOff x="268288" y="0"/>
                          <a:chExt cx="7023335" cy="2700343"/>
                        </a:xfrm>
                      </wpg:grpSpPr>
                      <wps:wsp>
                        <wps:cNvPr id="1518501991" name="Rectangle 1518501991"/>
                        <wps:cNvSpPr/>
                        <wps:spPr>
                          <a:xfrm>
                            <a:off x="404270" y="0"/>
                            <a:ext cx="6887353" cy="1222513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  <a:alpha val="74902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21528376" name="Rectangle 2021528376"/>
                        <wps:cNvSpPr/>
                        <wps:spPr>
                          <a:xfrm>
                            <a:off x="5995027" y="0"/>
                            <a:ext cx="1296144" cy="2700343"/>
                          </a:xfrm>
                          <a:prstGeom prst="rect">
                            <a:avLst/>
                          </a:prstGeom>
                          <a:solidFill>
                            <a:srgbClr val="168489">
                              <a:alpha val="75000"/>
                            </a:srgb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105821213" name="Rectangle 1105821213"/>
                        <wps:cNvSpPr/>
                        <wps:spPr>
                          <a:xfrm>
                            <a:off x="268288" y="1221783"/>
                            <a:ext cx="661781" cy="14325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  <a:alpha val="74902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1363270975" name="Rectangle: Rounded Corners 1363270975"/>
                      <wps:cNvSpPr/>
                      <wps:spPr>
                        <a:xfrm rot="16200000" flipH="1">
                          <a:off x="4095750" y="-1440814"/>
                          <a:ext cx="45085" cy="8236585"/>
                        </a:xfrm>
                        <a:prstGeom prst="roundRect">
                          <a:avLst/>
                        </a:prstGeom>
                        <a:solidFill>
                          <a:srgbClr val="168489"/>
                        </a:solidFill>
                        <a:ln>
                          <a:solidFill>
                            <a:srgbClr val="16848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group w14:anchorId="5C5802A4" id="Group 8" o:spid="_x0000_s1026" style="position:absolute;margin-left:-105.1pt;margin-top:-35.95pt;width:648.55pt;height:212.6pt;z-index:251672576;mso-position-horizontal-relative:margin" coordsize="82365,2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">
              <v:group id="Group 1853064769" o:spid="_x0000_s1027" style="position:absolute;left:2682;width:77000;height:27000" coordorigin="2682" coordsize="70233,270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">
                <v:rect id="Rectangle 1518501991" o:spid="_x0000_s1028" style="position:absolute;left:4042;width:68874;height:122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" fillcolor="#a5a5a5 [2092]" stroked="f" strokeweight="1pt">
                  <v:fill opacity="49087f"/>
                </v:rect>
                <v:rect id="Rectangle 2021528376" o:spid="_x0000_s1029" style="position:absolute;left:59950;width:12961;height:270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" fillcolor="#168489" stroked="f" strokeweight="1pt">
                  <v:fill opacity="49087f"/>
                </v:rect>
                <v:rect id="Rectangle 1105821213" o:spid="_x0000_s1030" style="position:absolute;left:2682;top:12217;width:6618;height:143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" fillcolor="#a5a5a5 [2092]" stroked="f" strokeweight="1pt">
                  <v:fill opacity="49087f"/>
                </v:rect>
              </v:group>
              <v:roundrect id="Rectangle: Rounded Corners 1363270975" o:spid="_x0000_s1031" style="position:absolute;left:40957;top:-14408;width:451;height:82365;rotation:90;flip:x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" fillcolor="#168489" strokecolor="#168489" strokeweight="1pt">
                <v:stroke joinstyle="miter"/>
              </v:roundrect>
              <w10:wrap anchorx="margin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2E433B3F" wp14:editId="6444B514">
              <wp:simplePos x="0" y="0"/>
              <wp:positionH relativeFrom="column">
                <wp:posOffset>-904875</wp:posOffset>
              </wp:positionH>
              <wp:positionV relativeFrom="paragraph">
                <wp:posOffset>-457200</wp:posOffset>
              </wp:positionV>
              <wp:extent cx="7772400" cy="10058400"/>
              <wp:effectExtent l="0" t="0" r="0" b="0"/>
              <wp:wrapNone/>
              <wp:docPr id="1551662054" name="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72400" cy="10058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rect w14:anchorId="0333E4D0" id="Rectangle 28" o:spid="_x0000_s1026" style="position:absolute;margin-left:-71.25pt;margin-top:-36pt;width:612pt;height:11in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" filled="f" stroked="f" strokeweight="1pt"/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09B" w:rsidRDefault="0046609B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3AE3AE43" wp14:editId="4BA10CB1">
              <wp:simplePos x="0" y="0"/>
              <wp:positionH relativeFrom="column">
                <wp:posOffset>-904875</wp:posOffset>
              </wp:positionH>
              <wp:positionV relativeFrom="paragraph">
                <wp:posOffset>-457200</wp:posOffset>
              </wp:positionV>
              <wp:extent cx="7772400" cy="10058400"/>
              <wp:effectExtent l="0" t="0" r="0" b="0"/>
              <wp:wrapNone/>
              <wp:docPr id="300891480" name="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72400" cy="10058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rect w14:anchorId="65E721D5" id="Rectangle 28" o:spid="_x0000_s1026" style="position:absolute;margin-left:-71.25pt;margin-top:-36pt;width:612pt;height:11in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" filled="f" stroked="f" strokeweight="1pt"/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09B" w:rsidRDefault="0046609B">
    <w:pPr>
      <w:pStyle w:val="Header"/>
    </w:pPr>
    <w:r w:rsidRPr="00BC6FB1">
      <w:rPr>
        <w:noProof/>
      </w:rPr>
      <mc:AlternateContent>
        <mc:Choice Requires="wpg">
          <w:drawing>
            <wp:anchor distT="0" distB="0" distL="114300" distR="114300" simplePos="0" relativeHeight="251682816" behindDoc="0" locked="0" layoutInCell="1" allowOverlap="1" wp14:anchorId="7C70BFA8" wp14:editId="0C759CAD">
              <wp:simplePos x="0" y="0"/>
              <wp:positionH relativeFrom="margin">
                <wp:posOffset>-1334770</wp:posOffset>
              </wp:positionH>
              <wp:positionV relativeFrom="paragraph">
                <wp:posOffset>-456565</wp:posOffset>
              </wp:positionV>
              <wp:extent cx="8236585" cy="2700021"/>
              <wp:effectExtent l="0" t="0" r="12065" b="24130"/>
              <wp:wrapNone/>
              <wp:docPr id="401060902" name="Group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236585" cy="2700021"/>
                        <a:chOff x="0" y="0"/>
                        <a:chExt cx="8236585" cy="2700021"/>
                      </a:xfrm>
                    </wpg:grpSpPr>
                    <wpg:grpSp>
                      <wpg:cNvPr id="728546656" name="Group 728546656"/>
                      <wpg:cNvGrpSpPr/>
                      <wpg:grpSpPr>
                        <a:xfrm>
                          <a:off x="268288" y="0"/>
                          <a:ext cx="7700010" cy="2700021"/>
                          <a:chOff x="268288" y="0"/>
                          <a:chExt cx="7023335" cy="2700343"/>
                        </a:xfrm>
                      </wpg:grpSpPr>
                      <wps:wsp>
                        <wps:cNvPr id="684437785" name="Rectangle 684437785"/>
                        <wps:cNvSpPr/>
                        <wps:spPr>
                          <a:xfrm>
                            <a:off x="404270" y="0"/>
                            <a:ext cx="6887353" cy="1222513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  <a:alpha val="74902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949334200" name="Rectangle 949334200"/>
                        <wps:cNvSpPr/>
                        <wps:spPr>
                          <a:xfrm>
                            <a:off x="5995027" y="0"/>
                            <a:ext cx="1296144" cy="2700343"/>
                          </a:xfrm>
                          <a:prstGeom prst="rect">
                            <a:avLst/>
                          </a:prstGeom>
                          <a:solidFill>
                            <a:srgbClr val="168489">
                              <a:alpha val="75000"/>
                            </a:srgb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981364558" name="Rectangle 1981364558"/>
                        <wps:cNvSpPr/>
                        <wps:spPr>
                          <a:xfrm>
                            <a:off x="268288" y="1221783"/>
                            <a:ext cx="661781" cy="14325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  <a:alpha val="74902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589784036" name="Rectangle: Rounded Corners 589784036"/>
                      <wps:cNvSpPr/>
                      <wps:spPr>
                        <a:xfrm rot="16200000" flipH="1">
                          <a:off x="4095750" y="-1440814"/>
                          <a:ext cx="45085" cy="8236585"/>
                        </a:xfrm>
                        <a:prstGeom prst="roundRect">
                          <a:avLst/>
                        </a:prstGeom>
                        <a:solidFill>
                          <a:srgbClr val="168489"/>
                        </a:solidFill>
                        <a:ln>
                          <a:solidFill>
                            <a:srgbClr val="16848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group w14:anchorId="480376BE" id="Group 8" o:spid="_x0000_s1026" style="position:absolute;margin-left:-105.1pt;margin-top:-35.95pt;width:648.55pt;height:212.6pt;z-index:251682816;mso-position-horizontal-relative:margin" coordsize="82365,2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">
              <v:group id="Group 728546656" o:spid="_x0000_s1027" style="position:absolute;left:2682;width:77000;height:27000" coordorigin="2682" coordsize="70233,270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">
                <v:rect id="Rectangle 684437785" o:spid="_x0000_s1028" style="position:absolute;left:4042;width:68874;height:122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" fillcolor="#a5a5a5 [2092]" stroked="f" strokeweight="1pt">
                  <v:fill opacity="49087f"/>
                </v:rect>
                <v:rect id="Rectangle 949334200" o:spid="_x0000_s1029" style="position:absolute;left:59950;width:12961;height:270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" fillcolor="#168489" stroked="f" strokeweight="1pt">
                  <v:fill opacity="49087f"/>
                </v:rect>
                <v:rect id="Rectangle 1981364558" o:spid="_x0000_s1030" style="position:absolute;left:2682;top:12217;width:6618;height:143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" fillcolor="#a5a5a5 [2092]" stroked="f" strokeweight="1pt">
                  <v:fill opacity="49087f"/>
                </v:rect>
              </v:group>
              <v:roundrect id="Rectangle: Rounded Corners 589784036" o:spid="_x0000_s1031" style="position:absolute;left:40957;top:-14408;width:451;height:82365;rotation:90;flip:x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" fillcolor="#168489" strokecolor="#168489" strokeweight="1pt">
                <v:stroke joinstyle="miter"/>
              </v:roundrect>
              <w10:wrap anchorx="margin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17084A14" wp14:editId="340EA1B4">
              <wp:simplePos x="0" y="0"/>
              <wp:positionH relativeFrom="column">
                <wp:posOffset>-904875</wp:posOffset>
              </wp:positionH>
              <wp:positionV relativeFrom="paragraph">
                <wp:posOffset>-457200</wp:posOffset>
              </wp:positionV>
              <wp:extent cx="7772400" cy="10058400"/>
              <wp:effectExtent l="0" t="0" r="0" b="0"/>
              <wp:wrapNone/>
              <wp:docPr id="1892477704" name="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72400" cy="10058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rect w14:anchorId="6079488C" id="Rectangle 28" o:spid="_x0000_s1026" style="position:absolute;margin-left:-71.25pt;margin-top:-36pt;width:612pt;height:11in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" filled="f" stroked="f" strokeweight="1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99.85pt;height:373.5pt" o:bullet="t">
        <v:imagedata r:id="rId1" o:title="Picture1"/>
      </v:shape>
    </w:pict>
  </w:numPicBullet>
  <w:numPicBullet w:numPicBulletId="1">
    <w:pict>
      <v:shape id="_x0000_i1031" type="#_x0000_t75" style="width:409.5pt;height:409.5pt" o:bullet="t">
        <v:imagedata r:id="rId2" o:title="436303"/>
      </v:shape>
    </w:pict>
  </w:numPicBullet>
  <w:abstractNum w:abstractNumId="0">
    <w:nsid w:val="07C425B4"/>
    <w:multiLevelType w:val="hybridMultilevel"/>
    <w:tmpl w:val="5B542EDC"/>
    <w:lvl w:ilvl="0" w:tplc="266ED050">
      <w:start w:val="1"/>
      <w:numFmt w:val="bullet"/>
      <w:suff w:val="spac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1D38FD"/>
    <w:multiLevelType w:val="hybridMultilevel"/>
    <w:tmpl w:val="7DB04360"/>
    <w:lvl w:ilvl="0" w:tplc="B7F01982">
      <w:start w:val="8"/>
      <w:numFmt w:val="bullet"/>
      <w:lvlText w:val=""/>
      <w:lvlPicBulletId w:val="1"/>
      <w:lvlJc w:val="left"/>
      <w:pPr>
        <w:ind w:left="510" w:hanging="510"/>
      </w:pPr>
      <w:rPr>
        <w:rFonts w:ascii="Symbol" w:eastAsia="Adobe Ming Std L" w:hAnsi="Symbol" w:hint="default"/>
        <w:color w:val="auto"/>
        <w:sz w:val="36"/>
        <w:szCs w:val="36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F2F22B9"/>
    <w:multiLevelType w:val="hybridMultilevel"/>
    <w:tmpl w:val="9500A556"/>
    <w:lvl w:ilvl="0" w:tplc="75CEDBD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0AE108B"/>
    <w:multiLevelType w:val="hybridMultilevel"/>
    <w:tmpl w:val="D410F196"/>
    <w:lvl w:ilvl="0" w:tplc="42D8C848">
      <w:start w:val="8"/>
      <w:numFmt w:val="bullet"/>
      <w:lvlText w:val=""/>
      <w:lvlPicBulletId w:val="1"/>
      <w:lvlJc w:val="left"/>
      <w:pPr>
        <w:ind w:left="576" w:hanging="576"/>
      </w:pPr>
      <w:rPr>
        <w:rFonts w:ascii="Symbol" w:eastAsia="Adobe Ming Std L" w:hAnsi="Symbol" w:hint="default"/>
        <w:color w:val="auto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"/>
  </w:num>
  <w:num w:numId="4">
    <w:abstractNumId w:val="0"/>
  </w:num>
  <w:num w:numId="5">
    <w:abstractNumId w:val="0"/>
  </w:num>
  <w:num w:numId="6">
    <w:abstractNumId w:val="4"/>
  </w:num>
  <w:num w:numId="7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E09"/>
    <w:rsid w:val="00015BA6"/>
    <w:rsid w:val="000175C5"/>
    <w:rsid w:val="00017C30"/>
    <w:rsid w:val="000247F2"/>
    <w:rsid w:val="00026EBD"/>
    <w:rsid w:val="00031285"/>
    <w:rsid w:val="00040B1C"/>
    <w:rsid w:val="00052041"/>
    <w:rsid w:val="00057FFB"/>
    <w:rsid w:val="0006418D"/>
    <w:rsid w:val="000724CA"/>
    <w:rsid w:val="00075B3B"/>
    <w:rsid w:val="0007723F"/>
    <w:rsid w:val="00085163"/>
    <w:rsid w:val="00090487"/>
    <w:rsid w:val="000B4041"/>
    <w:rsid w:val="000C4B58"/>
    <w:rsid w:val="000F65A1"/>
    <w:rsid w:val="001101A0"/>
    <w:rsid w:val="001239F5"/>
    <w:rsid w:val="0013146F"/>
    <w:rsid w:val="00146067"/>
    <w:rsid w:val="00150A53"/>
    <w:rsid w:val="00194181"/>
    <w:rsid w:val="00195C1F"/>
    <w:rsid w:val="001D1A3B"/>
    <w:rsid w:val="001D350A"/>
    <w:rsid w:val="001F0B9B"/>
    <w:rsid w:val="002021EF"/>
    <w:rsid w:val="00206D6C"/>
    <w:rsid w:val="0021196B"/>
    <w:rsid w:val="0022035D"/>
    <w:rsid w:val="00226469"/>
    <w:rsid w:val="00235BF7"/>
    <w:rsid w:val="00283647"/>
    <w:rsid w:val="0028392F"/>
    <w:rsid w:val="002A1158"/>
    <w:rsid w:val="002B2B03"/>
    <w:rsid w:val="002C1700"/>
    <w:rsid w:val="002D301E"/>
    <w:rsid w:val="002E6293"/>
    <w:rsid w:val="002F58A5"/>
    <w:rsid w:val="003000E6"/>
    <w:rsid w:val="00305CD1"/>
    <w:rsid w:val="0032182E"/>
    <w:rsid w:val="0033190F"/>
    <w:rsid w:val="00351640"/>
    <w:rsid w:val="00351BFB"/>
    <w:rsid w:val="0035503C"/>
    <w:rsid w:val="00363F3E"/>
    <w:rsid w:val="0036611D"/>
    <w:rsid w:val="0037091C"/>
    <w:rsid w:val="00372687"/>
    <w:rsid w:val="00383BA6"/>
    <w:rsid w:val="00394764"/>
    <w:rsid w:val="003B53C5"/>
    <w:rsid w:val="003B59F9"/>
    <w:rsid w:val="003B6397"/>
    <w:rsid w:val="003C2153"/>
    <w:rsid w:val="003C3033"/>
    <w:rsid w:val="003D7BDE"/>
    <w:rsid w:val="003E4F85"/>
    <w:rsid w:val="003F3631"/>
    <w:rsid w:val="00402CAC"/>
    <w:rsid w:val="00404549"/>
    <w:rsid w:val="00406F1C"/>
    <w:rsid w:val="00433938"/>
    <w:rsid w:val="00434D3A"/>
    <w:rsid w:val="00440E77"/>
    <w:rsid w:val="00451C2C"/>
    <w:rsid w:val="004551E6"/>
    <w:rsid w:val="0046609B"/>
    <w:rsid w:val="004B21EA"/>
    <w:rsid w:val="004C02BF"/>
    <w:rsid w:val="004E7F53"/>
    <w:rsid w:val="005061FF"/>
    <w:rsid w:val="005160BF"/>
    <w:rsid w:val="00516B98"/>
    <w:rsid w:val="0052240B"/>
    <w:rsid w:val="00531E69"/>
    <w:rsid w:val="005447C6"/>
    <w:rsid w:val="00544A93"/>
    <w:rsid w:val="00555065"/>
    <w:rsid w:val="005553F8"/>
    <w:rsid w:val="005570F6"/>
    <w:rsid w:val="00567F02"/>
    <w:rsid w:val="0057074D"/>
    <w:rsid w:val="0057740E"/>
    <w:rsid w:val="005A14EB"/>
    <w:rsid w:val="005B19EA"/>
    <w:rsid w:val="005B20FB"/>
    <w:rsid w:val="005B394D"/>
    <w:rsid w:val="005B6BA6"/>
    <w:rsid w:val="005E1791"/>
    <w:rsid w:val="005F43F4"/>
    <w:rsid w:val="00605A10"/>
    <w:rsid w:val="006062A0"/>
    <w:rsid w:val="00610759"/>
    <w:rsid w:val="00620AB0"/>
    <w:rsid w:val="00635307"/>
    <w:rsid w:val="00636A52"/>
    <w:rsid w:val="00643F60"/>
    <w:rsid w:val="00685B67"/>
    <w:rsid w:val="006A5E09"/>
    <w:rsid w:val="006A6D23"/>
    <w:rsid w:val="006A7D92"/>
    <w:rsid w:val="006B610D"/>
    <w:rsid w:val="006B6382"/>
    <w:rsid w:val="006C0B9D"/>
    <w:rsid w:val="006C3ECB"/>
    <w:rsid w:val="006E04F3"/>
    <w:rsid w:val="006E2B00"/>
    <w:rsid w:val="006F1D3A"/>
    <w:rsid w:val="006F4600"/>
    <w:rsid w:val="007067A6"/>
    <w:rsid w:val="00713FA8"/>
    <w:rsid w:val="00724E42"/>
    <w:rsid w:val="007511C6"/>
    <w:rsid w:val="00774F12"/>
    <w:rsid w:val="007900DD"/>
    <w:rsid w:val="007B5069"/>
    <w:rsid w:val="007C1E73"/>
    <w:rsid w:val="007D45C4"/>
    <w:rsid w:val="007E321C"/>
    <w:rsid w:val="007F2463"/>
    <w:rsid w:val="007F4B8E"/>
    <w:rsid w:val="00804E71"/>
    <w:rsid w:val="00806022"/>
    <w:rsid w:val="00820E6E"/>
    <w:rsid w:val="008247B4"/>
    <w:rsid w:val="00834853"/>
    <w:rsid w:val="008452D0"/>
    <w:rsid w:val="008500D7"/>
    <w:rsid w:val="008509A1"/>
    <w:rsid w:val="00863EFF"/>
    <w:rsid w:val="00880428"/>
    <w:rsid w:val="00881264"/>
    <w:rsid w:val="008855B3"/>
    <w:rsid w:val="008928E3"/>
    <w:rsid w:val="008A4219"/>
    <w:rsid w:val="008A5D14"/>
    <w:rsid w:val="008D06BD"/>
    <w:rsid w:val="008D6825"/>
    <w:rsid w:val="008E3919"/>
    <w:rsid w:val="008E5CB0"/>
    <w:rsid w:val="008F266E"/>
    <w:rsid w:val="008F4053"/>
    <w:rsid w:val="008F6AC3"/>
    <w:rsid w:val="00900F65"/>
    <w:rsid w:val="00902465"/>
    <w:rsid w:val="00956C42"/>
    <w:rsid w:val="0096391B"/>
    <w:rsid w:val="00970EC2"/>
    <w:rsid w:val="00984B17"/>
    <w:rsid w:val="00985605"/>
    <w:rsid w:val="009A0B1B"/>
    <w:rsid w:val="009A4182"/>
    <w:rsid w:val="009A62A9"/>
    <w:rsid w:val="009A6AC5"/>
    <w:rsid w:val="009B4AF8"/>
    <w:rsid w:val="009D0FBD"/>
    <w:rsid w:val="009F6370"/>
    <w:rsid w:val="00A01020"/>
    <w:rsid w:val="00A050E3"/>
    <w:rsid w:val="00A13DD8"/>
    <w:rsid w:val="00A249AA"/>
    <w:rsid w:val="00A25638"/>
    <w:rsid w:val="00A34119"/>
    <w:rsid w:val="00A4307E"/>
    <w:rsid w:val="00A43A2C"/>
    <w:rsid w:val="00A651BF"/>
    <w:rsid w:val="00A80DC9"/>
    <w:rsid w:val="00A864D0"/>
    <w:rsid w:val="00A879D7"/>
    <w:rsid w:val="00A9124F"/>
    <w:rsid w:val="00A94163"/>
    <w:rsid w:val="00AB6ABD"/>
    <w:rsid w:val="00AE3BF6"/>
    <w:rsid w:val="00B04A3D"/>
    <w:rsid w:val="00B17DD2"/>
    <w:rsid w:val="00B246E6"/>
    <w:rsid w:val="00B30CCA"/>
    <w:rsid w:val="00B35D4D"/>
    <w:rsid w:val="00B36E13"/>
    <w:rsid w:val="00B37BEB"/>
    <w:rsid w:val="00B45695"/>
    <w:rsid w:val="00B47107"/>
    <w:rsid w:val="00B57307"/>
    <w:rsid w:val="00B72FA3"/>
    <w:rsid w:val="00B85C78"/>
    <w:rsid w:val="00B87CAC"/>
    <w:rsid w:val="00B9126E"/>
    <w:rsid w:val="00B9763C"/>
    <w:rsid w:val="00BB6B1A"/>
    <w:rsid w:val="00BC4B17"/>
    <w:rsid w:val="00BE3CCA"/>
    <w:rsid w:val="00BF1976"/>
    <w:rsid w:val="00C02D67"/>
    <w:rsid w:val="00C13BE5"/>
    <w:rsid w:val="00C23FCA"/>
    <w:rsid w:val="00C31B74"/>
    <w:rsid w:val="00C411F6"/>
    <w:rsid w:val="00C67068"/>
    <w:rsid w:val="00C75D46"/>
    <w:rsid w:val="00C769E5"/>
    <w:rsid w:val="00C933EC"/>
    <w:rsid w:val="00CB3248"/>
    <w:rsid w:val="00CC1FBB"/>
    <w:rsid w:val="00CD05BC"/>
    <w:rsid w:val="00CD2DFE"/>
    <w:rsid w:val="00CE0374"/>
    <w:rsid w:val="00CE1CEF"/>
    <w:rsid w:val="00CE3DFF"/>
    <w:rsid w:val="00CE42F5"/>
    <w:rsid w:val="00CE4EEA"/>
    <w:rsid w:val="00CF54F0"/>
    <w:rsid w:val="00CF7647"/>
    <w:rsid w:val="00D01BB0"/>
    <w:rsid w:val="00D152DE"/>
    <w:rsid w:val="00D1706C"/>
    <w:rsid w:val="00D26A0B"/>
    <w:rsid w:val="00D313B8"/>
    <w:rsid w:val="00D32D17"/>
    <w:rsid w:val="00D374CF"/>
    <w:rsid w:val="00D514BF"/>
    <w:rsid w:val="00D6468C"/>
    <w:rsid w:val="00D80F3F"/>
    <w:rsid w:val="00D86B60"/>
    <w:rsid w:val="00D90411"/>
    <w:rsid w:val="00DB7EB2"/>
    <w:rsid w:val="00DC1968"/>
    <w:rsid w:val="00DC2CFD"/>
    <w:rsid w:val="00DC5D9D"/>
    <w:rsid w:val="00DD042E"/>
    <w:rsid w:val="00DE265B"/>
    <w:rsid w:val="00DE38D9"/>
    <w:rsid w:val="00DF73E5"/>
    <w:rsid w:val="00E01E27"/>
    <w:rsid w:val="00E17203"/>
    <w:rsid w:val="00E24512"/>
    <w:rsid w:val="00E26F82"/>
    <w:rsid w:val="00E27144"/>
    <w:rsid w:val="00E4514E"/>
    <w:rsid w:val="00E465B8"/>
    <w:rsid w:val="00E57E25"/>
    <w:rsid w:val="00E62AAD"/>
    <w:rsid w:val="00E7361B"/>
    <w:rsid w:val="00E75862"/>
    <w:rsid w:val="00E90509"/>
    <w:rsid w:val="00EA0BC7"/>
    <w:rsid w:val="00EA45AB"/>
    <w:rsid w:val="00EC0F6F"/>
    <w:rsid w:val="00EE5B34"/>
    <w:rsid w:val="00EF2182"/>
    <w:rsid w:val="00EF63CC"/>
    <w:rsid w:val="00F03305"/>
    <w:rsid w:val="00F15E72"/>
    <w:rsid w:val="00F2280D"/>
    <w:rsid w:val="00F25898"/>
    <w:rsid w:val="00F41306"/>
    <w:rsid w:val="00F472D2"/>
    <w:rsid w:val="00F53D08"/>
    <w:rsid w:val="00F657CC"/>
    <w:rsid w:val="00F66A05"/>
    <w:rsid w:val="00F67767"/>
    <w:rsid w:val="00F82E4B"/>
    <w:rsid w:val="00F91B1A"/>
    <w:rsid w:val="00FB756E"/>
    <w:rsid w:val="00FC76AF"/>
    <w:rsid w:val="00FD0BF8"/>
    <w:rsid w:val="00FD1CE8"/>
    <w:rsid w:val="00FE02DB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18D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CD1"/>
    <w:pPr>
      <w:bidi/>
      <w:spacing w:after="0" w:line="360" w:lineRule="auto"/>
      <w:jc w:val="lowKashida"/>
    </w:pPr>
    <w:rPr>
      <w:rFonts w:ascii="Times New Roman" w:hAnsi="Times New Roman" w:cs="Times New Roman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3D08"/>
  </w:style>
  <w:style w:type="paragraph" w:styleId="Footer">
    <w:name w:val="footer"/>
    <w:basedOn w:val="Normal"/>
    <w:link w:val="Foot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D08"/>
  </w:style>
  <w:style w:type="paragraph" w:styleId="ListParagraph">
    <w:name w:val="List Paragraph"/>
    <w:basedOn w:val="Normal"/>
    <w:link w:val="ListParagraphChar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5">
    <w:name w:val="Grid Table 4 Accent 5"/>
    <w:basedOn w:val="TableNormal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PlainTable2">
    <w:name w:val="Plain Table 2"/>
    <w:basedOn w:val="TableNormal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GridTable4Accent1">
    <w:name w:val="Grid Table 4 Accent 1"/>
    <w:basedOn w:val="TableNormal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5DarkAccent5">
    <w:name w:val="Grid Table 5 Dark Accent 5"/>
    <w:basedOn w:val="TableNormal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DefaultParagraphFont"/>
    <w:uiPriority w:val="99"/>
    <w:unhideWhenUsed/>
    <w:rsid w:val="0032182E"/>
    <w:rPr>
      <w:color w:val="0563C1" w:themeColor="hyperlink"/>
      <w:u w:val="single"/>
    </w:rPr>
  </w:style>
  <w:style w:type="table" w:customStyle="1" w:styleId="GridTable7ColorfulAccent1">
    <w:name w:val="Grid Table 7 Colorful Accent 1"/>
    <w:basedOn w:val="TableNormal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DC19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19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1968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19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1968"/>
    <w:rPr>
      <w:rFonts w:ascii="Times New Roman" w:hAnsi="Times New Roman" w:cs="Times New Roman"/>
      <w:b/>
      <w:bCs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90411"/>
  </w:style>
  <w:style w:type="paragraph" w:customStyle="1" w:styleId="a">
    <w:name w:val="فقرة"/>
    <w:basedOn w:val="NoSpacing"/>
    <w:link w:val="Char"/>
    <w:qFormat/>
    <w:rsid w:val="00D90411"/>
    <w:pPr>
      <w:spacing w:line="360" w:lineRule="auto"/>
      <w:jc w:val="both"/>
    </w:pPr>
    <w:rPr>
      <w:rFonts w:ascii="Adobe Arabic" w:hAnsi="Adobe Arabic" w:cs="Adobe Arabic"/>
      <w:b/>
      <w:sz w:val="36"/>
      <w:szCs w:val="36"/>
    </w:rPr>
  </w:style>
  <w:style w:type="character" w:customStyle="1" w:styleId="Char">
    <w:name w:val="فقرة Char"/>
    <w:basedOn w:val="DefaultParagraphFont"/>
    <w:link w:val="a"/>
    <w:rsid w:val="00D90411"/>
    <w:rPr>
      <w:rFonts w:ascii="Adobe Arabic" w:hAnsi="Adobe Arabic" w:cs="Adobe Arabic"/>
      <w:b/>
      <w:sz w:val="36"/>
      <w:szCs w:val="36"/>
    </w:rPr>
  </w:style>
  <w:style w:type="paragraph" w:styleId="NoSpacing">
    <w:name w:val="No Spacing"/>
    <w:uiPriority w:val="1"/>
    <w:qFormat/>
    <w:rsid w:val="00D90411"/>
    <w:pPr>
      <w:bidi/>
      <w:spacing w:after="0" w:line="240" w:lineRule="auto"/>
      <w:jc w:val="lowKashida"/>
    </w:pPr>
    <w:rPr>
      <w:rFonts w:ascii="Times New Roman" w:hAnsi="Times New Roman" w:cs="Times New Roman"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CD1"/>
    <w:pPr>
      <w:bidi/>
      <w:spacing w:after="0" w:line="360" w:lineRule="auto"/>
      <w:jc w:val="lowKashida"/>
    </w:pPr>
    <w:rPr>
      <w:rFonts w:ascii="Times New Roman" w:hAnsi="Times New Roman" w:cs="Times New Roman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3D08"/>
  </w:style>
  <w:style w:type="paragraph" w:styleId="Footer">
    <w:name w:val="footer"/>
    <w:basedOn w:val="Normal"/>
    <w:link w:val="Foot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D08"/>
  </w:style>
  <w:style w:type="paragraph" w:styleId="ListParagraph">
    <w:name w:val="List Paragraph"/>
    <w:basedOn w:val="Normal"/>
    <w:link w:val="ListParagraphChar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5">
    <w:name w:val="Grid Table 4 Accent 5"/>
    <w:basedOn w:val="TableNormal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PlainTable2">
    <w:name w:val="Plain Table 2"/>
    <w:basedOn w:val="TableNormal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GridTable4Accent1">
    <w:name w:val="Grid Table 4 Accent 1"/>
    <w:basedOn w:val="TableNormal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5DarkAccent5">
    <w:name w:val="Grid Table 5 Dark Accent 5"/>
    <w:basedOn w:val="TableNormal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DefaultParagraphFont"/>
    <w:uiPriority w:val="99"/>
    <w:unhideWhenUsed/>
    <w:rsid w:val="0032182E"/>
    <w:rPr>
      <w:color w:val="0563C1" w:themeColor="hyperlink"/>
      <w:u w:val="single"/>
    </w:rPr>
  </w:style>
  <w:style w:type="table" w:customStyle="1" w:styleId="GridTable7ColorfulAccent1">
    <w:name w:val="Grid Table 7 Colorful Accent 1"/>
    <w:basedOn w:val="TableNormal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DC19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19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1968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19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1968"/>
    <w:rPr>
      <w:rFonts w:ascii="Times New Roman" w:hAnsi="Times New Roman" w:cs="Times New Roman"/>
      <w:b/>
      <w:bCs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90411"/>
  </w:style>
  <w:style w:type="paragraph" w:customStyle="1" w:styleId="a">
    <w:name w:val="فقرة"/>
    <w:basedOn w:val="NoSpacing"/>
    <w:link w:val="Char"/>
    <w:qFormat/>
    <w:rsid w:val="00D90411"/>
    <w:pPr>
      <w:spacing w:line="360" w:lineRule="auto"/>
      <w:jc w:val="both"/>
    </w:pPr>
    <w:rPr>
      <w:rFonts w:ascii="Adobe Arabic" w:hAnsi="Adobe Arabic" w:cs="Adobe Arabic"/>
      <w:b/>
      <w:sz w:val="36"/>
      <w:szCs w:val="36"/>
    </w:rPr>
  </w:style>
  <w:style w:type="character" w:customStyle="1" w:styleId="Char">
    <w:name w:val="فقرة Char"/>
    <w:basedOn w:val="DefaultParagraphFont"/>
    <w:link w:val="a"/>
    <w:rsid w:val="00D90411"/>
    <w:rPr>
      <w:rFonts w:ascii="Adobe Arabic" w:hAnsi="Adobe Arabic" w:cs="Adobe Arabic"/>
      <w:b/>
      <w:sz w:val="36"/>
      <w:szCs w:val="36"/>
    </w:rPr>
  </w:style>
  <w:style w:type="paragraph" w:styleId="NoSpacing">
    <w:name w:val="No Spacing"/>
    <w:uiPriority w:val="1"/>
    <w:qFormat/>
    <w:rsid w:val="00D90411"/>
    <w:pPr>
      <w:bidi/>
      <w:spacing w:after="0" w:line="240" w:lineRule="auto"/>
      <w:jc w:val="lowKashida"/>
    </w:pPr>
    <w:rPr>
      <w:rFonts w:ascii="Times New Roman" w:hAnsi="Times New Roman" w:cs="Times New Roman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5.png"/><Relationship Id="rId21" Type="http://schemas.openxmlformats.org/officeDocument/2006/relationships/image" Target="media/image12.png"/><Relationship Id="rId42" Type="http://schemas.openxmlformats.org/officeDocument/2006/relationships/hyperlink" Target="http://www.dawliatraining.com/" TargetMode="External"/><Relationship Id="rId47" Type="http://schemas.openxmlformats.org/officeDocument/2006/relationships/hyperlink" Target="http://www.dawliatraining.com/" TargetMode="External"/><Relationship Id="rId63" Type="http://schemas.openxmlformats.org/officeDocument/2006/relationships/hyperlink" Target="http://www.dawliatraining.com/" TargetMode="External"/><Relationship Id="rId68" Type="http://schemas.openxmlformats.org/officeDocument/2006/relationships/hyperlink" Target="http://www.dawliatraining.com/" TargetMode="External"/><Relationship Id="rId7" Type="http://schemas.openxmlformats.org/officeDocument/2006/relationships/footnotes" Target="footnotes.xml"/><Relationship Id="rId71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9" Type="http://schemas.openxmlformats.org/officeDocument/2006/relationships/image" Target="media/image18.png"/><Relationship Id="rId11" Type="http://schemas.openxmlformats.org/officeDocument/2006/relationships/image" Target="media/image3.jpg"/><Relationship Id="rId24" Type="http://schemas.openxmlformats.org/officeDocument/2006/relationships/image" Target="media/image13.png"/><Relationship Id="rId37" Type="http://schemas.openxmlformats.org/officeDocument/2006/relationships/image" Target="media/image21.png"/><Relationship Id="rId40" Type="http://schemas.openxmlformats.org/officeDocument/2006/relationships/image" Target="media/image24.png"/><Relationship Id="rId45" Type="http://schemas.openxmlformats.org/officeDocument/2006/relationships/image" Target="media/image27.png"/><Relationship Id="rId53" Type="http://schemas.openxmlformats.org/officeDocument/2006/relationships/hyperlink" Target="http://www.dawliatraining.com/" TargetMode="External"/><Relationship Id="rId58" Type="http://schemas.openxmlformats.org/officeDocument/2006/relationships/hyperlink" Target="http://www.dawliatraining.com/" TargetMode="External"/><Relationship Id="rId66" Type="http://schemas.openxmlformats.org/officeDocument/2006/relationships/hyperlink" Target="http://www.dawliatraining.com/" TargetMode="External"/><Relationship Id="rId74" Type="http://schemas.openxmlformats.org/officeDocument/2006/relationships/theme" Target="theme/theme1.xml"/><Relationship Id="rId5" Type="http://schemas.openxmlformats.org/officeDocument/2006/relationships/settings" Target="settings.xml"/><Relationship Id="rId61" Type="http://schemas.openxmlformats.org/officeDocument/2006/relationships/hyperlink" Target="http://www.dawliatraining.com/" TargetMode="External"/><Relationship Id="rId19" Type="http://schemas.openxmlformats.org/officeDocument/2006/relationships/image" Target="media/image10.png"/><Relationship Id="rId14" Type="http://schemas.openxmlformats.org/officeDocument/2006/relationships/image" Target="media/image6.png"/><Relationship Id="rId22" Type="http://schemas.openxmlformats.org/officeDocument/2006/relationships/header" Target="header3.xml"/><Relationship Id="rId27" Type="http://schemas.openxmlformats.org/officeDocument/2006/relationships/image" Target="media/image16.png"/><Relationship Id="rId35" Type="http://schemas.openxmlformats.org/officeDocument/2006/relationships/image" Target="media/image19.png"/><Relationship Id="rId43" Type="http://schemas.openxmlformats.org/officeDocument/2006/relationships/hyperlink" Target="http://www.dawliatraining.com/" TargetMode="External"/><Relationship Id="rId48" Type="http://schemas.openxmlformats.org/officeDocument/2006/relationships/hyperlink" Target="http://www.dawliatraining.com/" TargetMode="External"/><Relationship Id="rId56" Type="http://schemas.openxmlformats.org/officeDocument/2006/relationships/hyperlink" Target="http://www.dawliatraining.com/" TargetMode="External"/><Relationship Id="rId64" Type="http://schemas.openxmlformats.org/officeDocument/2006/relationships/hyperlink" Target="http://www.dawliatraining.com/" TargetMode="External"/><Relationship Id="rId69" Type="http://schemas.openxmlformats.org/officeDocument/2006/relationships/hyperlink" Target="http://www.dawliatraining.com/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www.dawliatraining.com/" TargetMode="External"/><Relationship Id="rId72" Type="http://schemas.openxmlformats.org/officeDocument/2006/relationships/footer" Target="footer3.xml"/><Relationship Id="rId3" Type="http://schemas.openxmlformats.org/officeDocument/2006/relationships/styles" Target="styl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image" Target="media/image14.png"/><Relationship Id="rId38" Type="http://schemas.openxmlformats.org/officeDocument/2006/relationships/image" Target="media/image22.png"/><Relationship Id="rId46" Type="http://schemas.openxmlformats.org/officeDocument/2006/relationships/image" Target="media/image28.png"/><Relationship Id="rId59" Type="http://schemas.openxmlformats.org/officeDocument/2006/relationships/hyperlink" Target="http://www.dawliatraining.com/" TargetMode="External"/><Relationship Id="rId67" Type="http://schemas.openxmlformats.org/officeDocument/2006/relationships/hyperlink" Target="http://www.dawliatraining.com/" TargetMode="External"/><Relationship Id="rId20" Type="http://schemas.openxmlformats.org/officeDocument/2006/relationships/image" Target="media/image11.png"/><Relationship Id="rId41" Type="http://schemas.openxmlformats.org/officeDocument/2006/relationships/image" Target="media/image25.png"/><Relationship Id="rId54" Type="http://schemas.openxmlformats.org/officeDocument/2006/relationships/hyperlink" Target="http://www.dawliatraining.com/" TargetMode="External"/><Relationship Id="rId62" Type="http://schemas.openxmlformats.org/officeDocument/2006/relationships/hyperlink" Target="http://www.dawliatraining.com/" TargetMode="External"/><Relationship Id="rId70" Type="http://schemas.openxmlformats.org/officeDocument/2006/relationships/hyperlink" Target="http://www.dawliatraining.com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footer" Target="footer2.xml"/><Relationship Id="rId28" Type="http://schemas.openxmlformats.org/officeDocument/2006/relationships/image" Target="media/image17.png"/><Relationship Id="rId36" Type="http://schemas.openxmlformats.org/officeDocument/2006/relationships/image" Target="media/image20.png"/><Relationship Id="rId49" Type="http://schemas.openxmlformats.org/officeDocument/2006/relationships/image" Target="media/image29.png"/><Relationship Id="rId57" Type="http://schemas.openxmlformats.org/officeDocument/2006/relationships/hyperlink" Target="http://www.dawliatraining.com/" TargetMode="External"/><Relationship Id="rId10" Type="http://schemas.openxmlformats.org/officeDocument/2006/relationships/footer" Target="footer1.xml"/><Relationship Id="rId44" Type="http://schemas.openxmlformats.org/officeDocument/2006/relationships/image" Target="media/image26.png"/><Relationship Id="rId52" Type="http://schemas.openxmlformats.org/officeDocument/2006/relationships/hyperlink" Target="http://www.dawliatraining.com/" TargetMode="External"/><Relationship Id="rId60" Type="http://schemas.openxmlformats.org/officeDocument/2006/relationships/hyperlink" Target="http://www.dawliatraining.com/" TargetMode="External"/><Relationship Id="rId65" Type="http://schemas.openxmlformats.org/officeDocument/2006/relationships/hyperlink" Target="http://www.dawliatraining.com/" TargetMode="External"/><Relationship Id="rId73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39" Type="http://schemas.openxmlformats.org/officeDocument/2006/relationships/image" Target="media/image23.png"/><Relationship Id="rId50" Type="http://schemas.openxmlformats.org/officeDocument/2006/relationships/image" Target="media/image30.png"/><Relationship Id="rId55" Type="http://schemas.openxmlformats.org/officeDocument/2006/relationships/hyperlink" Target="http://www.dawliatraining.com/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rianTech\OneDrive\Documents\Custom%20Office%20Templates\&#1606;&#1605;&#1608;&#1584;&#1580;%20&#1605;&#1604;&#1601;%20&#1578;&#1593;&#1585;&#1610;&#1601;&#161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A6ED22AE-4F71-45B0-8763-92D1FBD07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نموذج ملف تعريفي</Template>
  <TotalTime>8</TotalTime>
  <Pages>12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Dr.Ahmad Akra</dc:creator>
  <cp:keywords/>
  <dc:description/>
  <cp:lastModifiedBy>user</cp:lastModifiedBy>
  <cp:revision>4</cp:revision>
  <cp:lastPrinted>2022-03-26T18:07:00Z</cp:lastPrinted>
  <dcterms:created xsi:type="dcterms:W3CDTF">2025-01-18T06:53:00Z</dcterms:created>
  <dcterms:modified xsi:type="dcterms:W3CDTF">2025-02-09T06:55:00Z</dcterms:modified>
</cp:coreProperties>
</file>